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7F" w:rsidRDefault="00501FDA" w:rsidP="009F5487">
      <w:pPr>
        <w:pStyle w:val="ab"/>
        <w:spacing w:before="120" w:after="120" w:line="240" w:lineRule="auto"/>
        <w:jc w:val="center"/>
        <w:rPr>
          <w:b/>
          <w:bCs w:val="0"/>
          <w:sz w:val="24"/>
        </w:rPr>
      </w:pPr>
      <w:r>
        <w:rPr>
          <w:b/>
          <w:bCs w:val="0"/>
          <w:sz w:val="24"/>
        </w:rPr>
        <w:t xml:space="preserve">Сценарий </w:t>
      </w:r>
      <w:r w:rsidR="000D5165">
        <w:rPr>
          <w:b/>
          <w:bCs w:val="0"/>
          <w:sz w:val="24"/>
        </w:rPr>
        <w:t>у</w:t>
      </w:r>
      <w:r>
        <w:rPr>
          <w:b/>
          <w:bCs w:val="0"/>
          <w:sz w:val="24"/>
        </w:rPr>
        <w:t xml:space="preserve">рока математики </w:t>
      </w:r>
      <w:r w:rsidR="0003666A">
        <w:rPr>
          <w:b/>
          <w:bCs w:val="0"/>
          <w:sz w:val="24"/>
        </w:rPr>
        <w:t xml:space="preserve">в 6 классе </w:t>
      </w:r>
      <w:r w:rsidR="0003666A">
        <w:rPr>
          <w:b/>
          <w:bCs w:val="0"/>
          <w:sz w:val="24"/>
        </w:rPr>
        <w:br/>
      </w:r>
      <w:r>
        <w:rPr>
          <w:b/>
          <w:bCs w:val="0"/>
          <w:sz w:val="24"/>
        </w:rPr>
        <w:t>по теме</w:t>
      </w:r>
      <w:r w:rsidR="0003666A">
        <w:rPr>
          <w:b/>
          <w:bCs w:val="0"/>
          <w:sz w:val="24"/>
        </w:rPr>
        <w:t xml:space="preserve"> </w:t>
      </w:r>
      <w:r w:rsidR="001D347F" w:rsidRPr="00CC56DD">
        <w:rPr>
          <w:b/>
          <w:bCs w:val="0"/>
          <w:sz w:val="24"/>
        </w:rPr>
        <w:t>«Совместные действия с обыкновенными и десятичными дробями»</w:t>
      </w:r>
      <w:r w:rsidR="003723EA">
        <w:rPr>
          <w:b/>
          <w:bCs w:val="0"/>
          <w:sz w:val="24"/>
        </w:rPr>
        <w:t>.</w:t>
      </w:r>
    </w:p>
    <w:p w:rsidR="000F598F" w:rsidRDefault="000F598F" w:rsidP="000F598F">
      <w:pPr>
        <w:pStyle w:val="ab"/>
        <w:spacing w:before="0" w:line="360" w:lineRule="auto"/>
        <w:jc w:val="left"/>
        <w:rPr>
          <w:b/>
          <w:bCs w:val="0"/>
          <w:sz w:val="24"/>
        </w:rPr>
      </w:pPr>
    </w:p>
    <w:p w:rsidR="00501FDA" w:rsidRDefault="00501FDA" w:rsidP="000F598F">
      <w:pPr>
        <w:pStyle w:val="ab"/>
        <w:spacing w:before="0" w:line="360" w:lineRule="auto"/>
        <w:jc w:val="left"/>
        <w:rPr>
          <w:b/>
          <w:bCs w:val="0"/>
          <w:sz w:val="24"/>
        </w:rPr>
      </w:pPr>
      <w:r>
        <w:rPr>
          <w:b/>
          <w:bCs w:val="0"/>
          <w:sz w:val="24"/>
        </w:rPr>
        <w:t>Составитель: Вакульская Галина Георгиевна</w:t>
      </w:r>
    </w:p>
    <w:p w:rsidR="000F598F" w:rsidRDefault="000F598F" w:rsidP="000F598F">
      <w:pPr>
        <w:pStyle w:val="ab"/>
        <w:spacing w:before="0" w:line="360" w:lineRule="auto"/>
        <w:jc w:val="left"/>
        <w:rPr>
          <w:b/>
          <w:bCs w:val="0"/>
          <w:sz w:val="24"/>
        </w:rPr>
      </w:pPr>
      <w:r>
        <w:rPr>
          <w:b/>
          <w:bCs w:val="0"/>
          <w:sz w:val="24"/>
        </w:rPr>
        <w:t xml:space="preserve">Учебник: </w:t>
      </w:r>
      <w:r w:rsidRPr="000F598F">
        <w:rPr>
          <w:sz w:val="24"/>
        </w:rPr>
        <w:t>Дорофеев Г.В., Петерсон Л.Г. Математика ч. 1, 2, 3; изд-во «Ювента»</w:t>
      </w:r>
    </w:p>
    <w:p w:rsidR="00501FDA" w:rsidRDefault="00501FDA" w:rsidP="000F598F">
      <w:pPr>
        <w:spacing w:before="0" w:line="360" w:lineRule="auto"/>
        <w:rPr>
          <w:b/>
        </w:rPr>
      </w:pPr>
      <w:r>
        <w:rPr>
          <w:b/>
        </w:rPr>
        <w:t>Основные цели (планируемые результаты обучения):</w:t>
      </w:r>
    </w:p>
    <w:p w:rsidR="00F873BD" w:rsidRPr="00EA1001" w:rsidRDefault="00F873BD" w:rsidP="00F873BD">
      <w:pPr>
        <w:tabs>
          <w:tab w:val="num" w:pos="0"/>
        </w:tabs>
        <w:spacing w:before="0" w:line="240" w:lineRule="auto"/>
        <w:ind w:firstLine="567"/>
        <w:rPr>
          <w:bCs/>
          <w:i/>
          <w:iCs/>
        </w:rPr>
      </w:pPr>
      <w:r w:rsidRPr="00F873BD">
        <w:rPr>
          <w:b/>
          <w:bCs/>
          <w:i/>
          <w:iCs/>
        </w:rPr>
        <w:t>Предметные</w:t>
      </w:r>
      <w:r w:rsidRPr="00EA1001">
        <w:rPr>
          <w:bCs/>
          <w:i/>
          <w:iCs/>
        </w:rPr>
        <w:t>:</w:t>
      </w:r>
    </w:p>
    <w:p w:rsidR="00F873BD" w:rsidRPr="00F95108" w:rsidRDefault="00F873BD" w:rsidP="00F873BD">
      <w:pPr>
        <w:pStyle w:val="af1"/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95108">
        <w:rPr>
          <w:rFonts w:ascii="Times New Roman" w:hAnsi="Times New Roman"/>
          <w:sz w:val="24"/>
          <w:szCs w:val="24"/>
        </w:rPr>
        <w:t xml:space="preserve">формирование умения выполнять совместные действий с </w:t>
      </w:r>
      <w:r>
        <w:rPr>
          <w:rFonts w:ascii="Times New Roman" w:hAnsi="Times New Roman"/>
          <w:sz w:val="24"/>
          <w:szCs w:val="24"/>
        </w:rPr>
        <w:t>двумя видами</w:t>
      </w:r>
      <w:r w:rsidRPr="00F95108">
        <w:rPr>
          <w:rFonts w:ascii="Times New Roman" w:hAnsi="Times New Roman"/>
          <w:sz w:val="24"/>
          <w:szCs w:val="24"/>
        </w:rPr>
        <w:t xml:space="preserve"> дроб</w:t>
      </w:r>
      <w:r>
        <w:rPr>
          <w:rFonts w:ascii="Times New Roman" w:hAnsi="Times New Roman"/>
          <w:sz w:val="24"/>
          <w:szCs w:val="24"/>
        </w:rPr>
        <w:t>ей</w:t>
      </w:r>
      <w:r w:rsidRPr="00F95108">
        <w:rPr>
          <w:rFonts w:ascii="Times New Roman" w:hAnsi="Times New Roman"/>
          <w:sz w:val="24"/>
          <w:szCs w:val="24"/>
        </w:rPr>
        <w:t>;</w:t>
      </w:r>
    </w:p>
    <w:p w:rsidR="00F873BD" w:rsidRPr="00F95108" w:rsidRDefault="00F873BD" w:rsidP="00F873BD">
      <w:pPr>
        <w:pStyle w:val="af1"/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95108">
        <w:rPr>
          <w:rFonts w:ascii="Times New Roman" w:hAnsi="Times New Roman"/>
          <w:sz w:val="24"/>
          <w:szCs w:val="24"/>
        </w:rPr>
        <w:t xml:space="preserve">развитие навыков решения задач на движение. </w:t>
      </w:r>
    </w:p>
    <w:p w:rsidR="00F873BD" w:rsidRDefault="00501FDA" w:rsidP="00FC6D85">
      <w:pPr>
        <w:tabs>
          <w:tab w:val="num" w:pos="0"/>
        </w:tabs>
        <w:spacing w:before="0" w:line="240" w:lineRule="auto"/>
        <w:ind w:left="567"/>
        <w:jc w:val="left"/>
      </w:pPr>
      <w:r w:rsidRPr="006D2B3F">
        <w:rPr>
          <w:b/>
          <w:bCs/>
          <w:i/>
          <w:iCs/>
        </w:rPr>
        <w:t>Метапредметные:</w:t>
      </w:r>
      <w:r w:rsidRPr="00926CF7">
        <w:rPr>
          <w:b/>
          <w:bCs/>
          <w:i/>
          <w:iCs/>
        </w:rPr>
        <w:t xml:space="preserve"> </w:t>
      </w:r>
      <w:r w:rsidRPr="006D2B3F">
        <w:t>развитие у учащихся универсальных учебных действий</w:t>
      </w:r>
      <w:r w:rsidR="0015191B">
        <w:t>.</w:t>
      </w:r>
    </w:p>
    <w:p w:rsidR="00F873BD" w:rsidRPr="00926CF7" w:rsidRDefault="00F873BD" w:rsidP="00F873BD">
      <w:pPr>
        <w:spacing w:before="0" w:line="240" w:lineRule="auto"/>
        <w:ind w:firstLine="709"/>
      </w:pPr>
      <w:r w:rsidRPr="00F873BD">
        <w:rPr>
          <w:bCs/>
          <w:i/>
          <w:iCs/>
        </w:rPr>
        <w:t>Личностные</w:t>
      </w:r>
      <w:r w:rsidRPr="00926CF7">
        <w:rPr>
          <w:b/>
          <w:bCs/>
          <w:i/>
          <w:iCs/>
        </w:rPr>
        <w:t xml:space="preserve">: </w:t>
      </w:r>
    </w:p>
    <w:p w:rsidR="00F873BD" w:rsidRPr="00926CF7" w:rsidRDefault="00F873BD" w:rsidP="00F873BD">
      <w:pPr>
        <w:widowControl/>
        <w:spacing w:before="0" w:line="240" w:lineRule="auto"/>
        <w:ind w:left="360"/>
      </w:pPr>
      <w:r>
        <w:t xml:space="preserve">- </w:t>
      </w:r>
      <w:r w:rsidRPr="00926CF7">
        <w:t>развитие учебно-познавательной мотивации и интереса к учению;</w:t>
      </w:r>
    </w:p>
    <w:p w:rsidR="00F873BD" w:rsidRDefault="00F873BD" w:rsidP="00F873BD">
      <w:pPr>
        <w:widowControl/>
        <w:spacing w:before="0" w:line="240" w:lineRule="auto"/>
        <w:ind w:left="360"/>
        <w:rPr>
          <w:szCs w:val="18"/>
        </w:rPr>
      </w:pPr>
      <w:r>
        <w:rPr>
          <w:szCs w:val="18"/>
        </w:rPr>
        <w:t xml:space="preserve">- </w:t>
      </w:r>
      <w:r w:rsidRPr="0015191B">
        <w:rPr>
          <w:szCs w:val="18"/>
        </w:rPr>
        <w:t>развитие интереса к способам решения но</w:t>
      </w:r>
      <w:r w:rsidRPr="0015191B">
        <w:rPr>
          <w:szCs w:val="18"/>
        </w:rPr>
        <w:softHyphen/>
        <w:t>вых учебных задач</w:t>
      </w:r>
      <w:r>
        <w:rPr>
          <w:szCs w:val="18"/>
        </w:rPr>
        <w:t>;</w:t>
      </w:r>
    </w:p>
    <w:p w:rsidR="00F873BD" w:rsidRDefault="00F873BD" w:rsidP="00F873BD">
      <w:pPr>
        <w:widowControl/>
        <w:spacing w:before="0" w:line="240" w:lineRule="auto"/>
        <w:ind w:firstLine="360"/>
      </w:pPr>
      <w:r>
        <w:rPr>
          <w:szCs w:val="18"/>
        </w:rPr>
        <w:t xml:space="preserve">- </w:t>
      </w:r>
      <w:r w:rsidRPr="00926CF7">
        <w:t>развитие умения осуществлять рефлексию в отношении действий по решению учебных и познав</w:t>
      </w:r>
      <w:r w:rsidRPr="00926CF7">
        <w:t>а</w:t>
      </w:r>
      <w:r>
        <w:t>тельных задач;</w:t>
      </w:r>
    </w:p>
    <w:p w:rsidR="00501FDA" w:rsidRPr="00926CF7" w:rsidRDefault="00501FDA" w:rsidP="00FC6D85">
      <w:pPr>
        <w:tabs>
          <w:tab w:val="num" w:pos="0"/>
        </w:tabs>
        <w:spacing w:before="0" w:line="240" w:lineRule="auto"/>
        <w:ind w:left="567"/>
        <w:jc w:val="left"/>
        <w:rPr>
          <w:i/>
        </w:rPr>
      </w:pPr>
      <w:r w:rsidRPr="00926CF7">
        <w:rPr>
          <w:i/>
        </w:rPr>
        <w:t>Регулятивные:</w:t>
      </w:r>
    </w:p>
    <w:p w:rsidR="0015191B" w:rsidRDefault="0015191B" w:rsidP="0015191B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умение </w:t>
      </w:r>
      <w:r w:rsidRPr="0015191B">
        <w:rPr>
          <w:rFonts w:ascii="Times New Roman" w:eastAsia="Times New Roman" w:hAnsi="Times New Roman"/>
          <w:sz w:val="24"/>
          <w:szCs w:val="18"/>
          <w:lang w:eastAsia="ru-RU"/>
        </w:rPr>
        <w:t>определя</w:t>
      </w:r>
      <w:r>
        <w:rPr>
          <w:rFonts w:ascii="Times New Roman" w:eastAsia="Times New Roman" w:hAnsi="Times New Roman"/>
          <w:sz w:val="24"/>
          <w:szCs w:val="18"/>
          <w:lang w:eastAsia="ru-RU"/>
        </w:rPr>
        <w:t>ть</w:t>
      </w:r>
      <w:r w:rsidRPr="0015191B">
        <w:rPr>
          <w:rFonts w:ascii="Times New Roman" w:eastAsia="Times New Roman" w:hAnsi="Times New Roman"/>
          <w:sz w:val="24"/>
          <w:szCs w:val="18"/>
          <w:lang w:eastAsia="ru-RU"/>
        </w:rPr>
        <w:t xml:space="preserve"> цель учебной деятельности, осуществля</w:t>
      </w:r>
      <w:r>
        <w:rPr>
          <w:rFonts w:ascii="Times New Roman" w:eastAsia="Times New Roman" w:hAnsi="Times New Roman"/>
          <w:sz w:val="24"/>
          <w:szCs w:val="18"/>
          <w:lang w:eastAsia="ru-RU"/>
        </w:rPr>
        <w:t>ть</w:t>
      </w:r>
      <w:r w:rsidRPr="0015191B">
        <w:rPr>
          <w:rFonts w:ascii="Times New Roman" w:eastAsia="Times New Roman" w:hAnsi="Times New Roman"/>
          <w:sz w:val="24"/>
          <w:szCs w:val="18"/>
          <w:lang w:eastAsia="ru-RU"/>
        </w:rPr>
        <w:t xml:space="preserve"> поиск средств её достижения</w:t>
      </w:r>
      <w:r>
        <w:rPr>
          <w:rFonts w:ascii="Times New Roman" w:eastAsia="Times New Roman" w:hAnsi="Times New Roman"/>
          <w:sz w:val="24"/>
          <w:szCs w:val="18"/>
          <w:lang w:eastAsia="ru-RU"/>
        </w:rPr>
        <w:t>;</w:t>
      </w:r>
    </w:p>
    <w:p w:rsidR="00501FDA" w:rsidRPr="00F95108" w:rsidRDefault="0015191B" w:rsidP="0015191B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01FDA" w:rsidRPr="00926CF7">
        <w:rPr>
          <w:rFonts w:ascii="Times New Roman" w:hAnsi="Times New Roman"/>
          <w:sz w:val="24"/>
          <w:szCs w:val="24"/>
        </w:rPr>
        <w:t>умени</w:t>
      </w:r>
      <w:r w:rsidR="00F95108">
        <w:rPr>
          <w:rFonts w:ascii="Times New Roman" w:hAnsi="Times New Roman"/>
          <w:sz w:val="24"/>
          <w:szCs w:val="24"/>
        </w:rPr>
        <w:t>е</w:t>
      </w:r>
      <w:r w:rsidR="00501FDA" w:rsidRPr="00926CF7">
        <w:rPr>
          <w:rFonts w:ascii="Times New Roman" w:hAnsi="Times New Roman"/>
          <w:sz w:val="24"/>
          <w:szCs w:val="24"/>
        </w:rPr>
        <w:t xml:space="preserve"> соотносить свои действия с </w:t>
      </w:r>
      <w:r w:rsidR="00F95108">
        <w:rPr>
          <w:rFonts w:ascii="Times New Roman" w:hAnsi="Times New Roman"/>
          <w:sz w:val="24"/>
          <w:szCs w:val="24"/>
        </w:rPr>
        <w:t xml:space="preserve">планируемыми </w:t>
      </w:r>
      <w:r w:rsidR="00501FDA" w:rsidRPr="00926CF7">
        <w:rPr>
          <w:rFonts w:ascii="Times New Roman" w:hAnsi="Times New Roman"/>
          <w:sz w:val="24"/>
          <w:szCs w:val="24"/>
        </w:rPr>
        <w:t>результатами</w:t>
      </w:r>
      <w:r w:rsidR="00F95108">
        <w:rPr>
          <w:rFonts w:ascii="Times New Roman" w:hAnsi="Times New Roman"/>
          <w:sz w:val="24"/>
          <w:szCs w:val="24"/>
        </w:rPr>
        <w:t>;</w:t>
      </w:r>
    </w:p>
    <w:p w:rsidR="00F95108" w:rsidRPr="00926CF7" w:rsidRDefault="0015191B" w:rsidP="0015191B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95108" w:rsidRPr="00926CF7">
        <w:rPr>
          <w:rFonts w:ascii="Times New Roman" w:hAnsi="Times New Roman"/>
          <w:sz w:val="24"/>
          <w:szCs w:val="24"/>
        </w:rPr>
        <w:t>умени</w:t>
      </w:r>
      <w:r w:rsidR="00F95108">
        <w:rPr>
          <w:rFonts w:ascii="Times New Roman" w:hAnsi="Times New Roman"/>
          <w:sz w:val="24"/>
          <w:szCs w:val="24"/>
        </w:rPr>
        <w:t>е</w:t>
      </w:r>
      <w:r w:rsidR="00F95108" w:rsidRPr="00926CF7">
        <w:rPr>
          <w:rFonts w:ascii="Times New Roman" w:hAnsi="Times New Roman"/>
          <w:sz w:val="24"/>
          <w:szCs w:val="24"/>
        </w:rPr>
        <w:t xml:space="preserve"> соотносить </w:t>
      </w:r>
      <w:r w:rsidR="00F95108">
        <w:rPr>
          <w:rFonts w:ascii="Times New Roman" w:hAnsi="Times New Roman"/>
          <w:sz w:val="24"/>
          <w:szCs w:val="24"/>
        </w:rPr>
        <w:t xml:space="preserve">планируемые и </w:t>
      </w:r>
      <w:r w:rsidR="00F95108" w:rsidRPr="00926CF7">
        <w:rPr>
          <w:rFonts w:ascii="Times New Roman" w:hAnsi="Times New Roman"/>
          <w:sz w:val="24"/>
          <w:szCs w:val="24"/>
        </w:rPr>
        <w:t>полученны</w:t>
      </w:r>
      <w:r w:rsidR="00F95108">
        <w:rPr>
          <w:rFonts w:ascii="Times New Roman" w:hAnsi="Times New Roman"/>
          <w:sz w:val="24"/>
          <w:szCs w:val="24"/>
        </w:rPr>
        <w:t>е</w:t>
      </w:r>
      <w:r w:rsidR="00F95108" w:rsidRPr="00926CF7">
        <w:rPr>
          <w:rFonts w:ascii="Times New Roman" w:hAnsi="Times New Roman"/>
          <w:sz w:val="24"/>
          <w:szCs w:val="24"/>
        </w:rPr>
        <w:t xml:space="preserve"> </w:t>
      </w:r>
      <w:r w:rsidR="00F95108">
        <w:rPr>
          <w:rFonts w:ascii="Times New Roman" w:hAnsi="Times New Roman"/>
          <w:sz w:val="24"/>
          <w:szCs w:val="24"/>
        </w:rPr>
        <w:t>результаты.</w:t>
      </w:r>
      <w:r w:rsidR="00F95108" w:rsidRPr="00926CF7">
        <w:rPr>
          <w:rFonts w:ascii="Times New Roman" w:hAnsi="Times New Roman"/>
          <w:sz w:val="24"/>
          <w:szCs w:val="24"/>
        </w:rPr>
        <w:t xml:space="preserve"> </w:t>
      </w:r>
    </w:p>
    <w:p w:rsidR="00501FDA" w:rsidRPr="00926CF7" w:rsidRDefault="00501FDA" w:rsidP="00501FDA">
      <w:pPr>
        <w:tabs>
          <w:tab w:val="num" w:pos="0"/>
        </w:tabs>
        <w:spacing w:line="240" w:lineRule="auto"/>
        <w:ind w:firstLine="567"/>
        <w:rPr>
          <w:i/>
        </w:rPr>
      </w:pPr>
      <w:r w:rsidRPr="00926CF7">
        <w:rPr>
          <w:i/>
        </w:rPr>
        <w:t>Коммуникативные:</w:t>
      </w:r>
    </w:p>
    <w:p w:rsidR="00501FDA" w:rsidRPr="00926CF7" w:rsidRDefault="00501FDA" w:rsidP="00501FDA">
      <w:pPr>
        <w:widowControl/>
        <w:numPr>
          <w:ilvl w:val="0"/>
          <w:numId w:val="7"/>
        </w:numPr>
        <w:tabs>
          <w:tab w:val="clear" w:pos="720"/>
          <w:tab w:val="num" w:pos="0"/>
        </w:tabs>
        <w:spacing w:before="0" w:line="240" w:lineRule="auto"/>
        <w:ind w:left="0" w:firstLine="567"/>
      </w:pPr>
      <w:r w:rsidRPr="00926CF7">
        <w:t>умени</w:t>
      </w:r>
      <w:r w:rsidR="00F95108">
        <w:t>е</w:t>
      </w:r>
      <w:r w:rsidRPr="00926CF7">
        <w:t xml:space="preserve"> работать в группе – устанавливать рабочие отношения, эффективно;</w:t>
      </w:r>
    </w:p>
    <w:p w:rsidR="00501FDA" w:rsidRPr="00926CF7" w:rsidRDefault="00501FDA" w:rsidP="00501FDA">
      <w:pPr>
        <w:widowControl/>
        <w:numPr>
          <w:ilvl w:val="0"/>
          <w:numId w:val="7"/>
        </w:numPr>
        <w:tabs>
          <w:tab w:val="clear" w:pos="720"/>
          <w:tab w:val="num" w:pos="0"/>
        </w:tabs>
        <w:spacing w:before="0" w:line="240" w:lineRule="auto"/>
        <w:ind w:left="0" w:firstLine="567"/>
      </w:pPr>
      <w:r w:rsidRPr="00926CF7">
        <w:t>умени</w:t>
      </w:r>
      <w:r w:rsidR="00F95108">
        <w:t>е</w:t>
      </w:r>
      <w:r w:rsidRPr="00926CF7">
        <w:t xml:space="preserve"> формулировать собственное мнение и позицию, аргументировать её при выработке общего решения в совместной де</w:t>
      </w:r>
      <w:r w:rsidRPr="00926CF7">
        <w:t>я</w:t>
      </w:r>
      <w:r w:rsidRPr="00926CF7">
        <w:t>тельности</w:t>
      </w:r>
      <w:r w:rsidR="0003666A">
        <w:t>.</w:t>
      </w:r>
    </w:p>
    <w:p w:rsidR="00501FDA" w:rsidRPr="00926CF7" w:rsidRDefault="00501FDA" w:rsidP="00FC6D85">
      <w:pPr>
        <w:tabs>
          <w:tab w:val="num" w:pos="0"/>
        </w:tabs>
        <w:spacing w:before="0" w:line="240" w:lineRule="auto"/>
        <w:ind w:firstLine="567"/>
        <w:rPr>
          <w:i/>
        </w:rPr>
      </w:pPr>
      <w:r w:rsidRPr="00926CF7">
        <w:rPr>
          <w:i/>
        </w:rPr>
        <w:t>Познавательные:</w:t>
      </w:r>
    </w:p>
    <w:p w:rsidR="00501FDA" w:rsidRPr="00926CF7" w:rsidRDefault="00501FDA" w:rsidP="00501FDA">
      <w:pPr>
        <w:widowControl/>
        <w:numPr>
          <w:ilvl w:val="0"/>
          <w:numId w:val="7"/>
        </w:numPr>
        <w:tabs>
          <w:tab w:val="clear" w:pos="720"/>
          <w:tab w:val="num" w:pos="0"/>
        </w:tabs>
        <w:spacing w:before="0" w:line="240" w:lineRule="auto"/>
        <w:ind w:left="0" w:firstLine="567"/>
      </w:pPr>
      <w:r w:rsidRPr="00926CF7">
        <w:t>умени</w:t>
      </w:r>
      <w:r w:rsidR="00F95108">
        <w:t>е</w:t>
      </w:r>
      <w:r w:rsidRPr="00926CF7">
        <w:t xml:space="preserve"> ставить вопрос для исследования;</w:t>
      </w:r>
    </w:p>
    <w:p w:rsidR="00501FDA" w:rsidRPr="00926CF7" w:rsidRDefault="00501FDA" w:rsidP="00501FDA">
      <w:pPr>
        <w:pStyle w:val="af1"/>
        <w:numPr>
          <w:ilvl w:val="0"/>
          <w:numId w:val="8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6CF7">
        <w:rPr>
          <w:rFonts w:ascii="Times New Roman" w:hAnsi="Times New Roman"/>
          <w:sz w:val="24"/>
          <w:szCs w:val="24"/>
        </w:rPr>
        <w:t>умени</w:t>
      </w:r>
      <w:r w:rsidR="00F95108">
        <w:rPr>
          <w:rFonts w:ascii="Times New Roman" w:hAnsi="Times New Roman"/>
          <w:sz w:val="24"/>
          <w:szCs w:val="24"/>
        </w:rPr>
        <w:t>е</w:t>
      </w:r>
      <w:r w:rsidRPr="00926CF7">
        <w:rPr>
          <w:rFonts w:ascii="Times New Roman" w:hAnsi="Times New Roman"/>
          <w:sz w:val="24"/>
          <w:szCs w:val="24"/>
        </w:rPr>
        <w:t xml:space="preserve"> проводить </w:t>
      </w:r>
      <w:r>
        <w:rPr>
          <w:rFonts w:ascii="Times New Roman" w:hAnsi="Times New Roman"/>
          <w:sz w:val="24"/>
          <w:szCs w:val="24"/>
        </w:rPr>
        <w:t>исследование под руководством учителя</w:t>
      </w:r>
      <w:r w:rsidRPr="00926CF7">
        <w:rPr>
          <w:rFonts w:ascii="Times New Roman" w:hAnsi="Times New Roman"/>
          <w:sz w:val="24"/>
          <w:szCs w:val="24"/>
        </w:rPr>
        <w:t>;</w:t>
      </w:r>
    </w:p>
    <w:p w:rsidR="00501FDA" w:rsidRPr="00926CF7" w:rsidRDefault="00501FDA" w:rsidP="00501FDA">
      <w:pPr>
        <w:widowControl/>
        <w:numPr>
          <w:ilvl w:val="0"/>
          <w:numId w:val="7"/>
        </w:numPr>
        <w:tabs>
          <w:tab w:val="clear" w:pos="720"/>
          <w:tab w:val="num" w:pos="0"/>
        </w:tabs>
        <w:spacing w:before="0" w:line="240" w:lineRule="auto"/>
        <w:ind w:left="0" w:firstLine="567"/>
      </w:pPr>
      <w:r w:rsidRPr="00926CF7">
        <w:t>умени</w:t>
      </w:r>
      <w:r w:rsidR="00F95108">
        <w:t>е</w:t>
      </w:r>
      <w:r w:rsidRPr="00926CF7">
        <w:t xml:space="preserve"> представлять, анализировать и обобщать информацию, полученную в ходе </w:t>
      </w:r>
      <w:r>
        <w:t>исследования</w:t>
      </w:r>
      <w:r w:rsidRPr="00926CF7">
        <w:t>;</w:t>
      </w:r>
    </w:p>
    <w:p w:rsidR="00501FDA" w:rsidRPr="00926CF7" w:rsidRDefault="00501FDA" w:rsidP="00FC6D85">
      <w:pPr>
        <w:widowControl/>
        <w:numPr>
          <w:ilvl w:val="0"/>
          <w:numId w:val="7"/>
        </w:numPr>
        <w:tabs>
          <w:tab w:val="clear" w:pos="720"/>
          <w:tab w:val="num" w:pos="0"/>
        </w:tabs>
        <w:spacing w:before="0" w:line="240" w:lineRule="auto"/>
        <w:ind w:left="0" w:firstLine="567"/>
      </w:pPr>
      <w:r w:rsidRPr="00926CF7">
        <w:t>умени</w:t>
      </w:r>
      <w:r w:rsidR="00F95108">
        <w:t>е</w:t>
      </w:r>
      <w:r w:rsidRPr="00926CF7">
        <w:t xml:space="preserve"> </w:t>
      </w:r>
      <w:r>
        <w:t>делать выводы, формулировать алгоритм</w:t>
      </w:r>
      <w:r w:rsidRPr="00926CF7">
        <w:t>.</w:t>
      </w:r>
    </w:p>
    <w:p w:rsidR="00941473" w:rsidRDefault="000F598F" w:rsidP="00FC6D85">
      <w:pPr>
        <w:spacing w:before="0" w:line="240" w:lineRule="auto"/>
        <w:rPr>
          <w:color w:val="000000"/>
        </w:rPr>
      </w:pPr>
      <w:r>
        <w:rPr>
          <w:b/>
          <w:bCs/>
        </w:rPr>
        <w:br w:type="page"/>
      </w:r>
      <w:r w:rsidR="00501FDA">
        <w:rPr>
          <w:b/>
          <w:bCs/>
        </w:rPr>
        <w:lastRenderedPageBreak/>
        <w:t>Оборудование:</w:t>
      </w:r>
      <w:r w:rsidR="0001640E">
        <w:rPr>
          <w:b/>
          <w:bCs/>
        </w:rPr>
        <w:t xml:space="preserve"> </w:t>
      </w:r>
      <w:r w:rsidR="0001640E" w:rsidRPr="003E6D43">
        <w:rPr>
          <w:color w:val="000000"/>
        </w:rPr>
        <w:t>компьютер, проектор, учебники по математике, раздаточный материал (</w:t>
      </w:r>
      <w:r w:rsidR="0001640E">
        <w:rPr>
          <w:color w:val="000000"/>
        </w:rPr>
        <w:t>лист самооце</w:t>
      </w:r>
      <w:r w:rsidR="0001640E">
        <w:rPr>
          <w:color w:val="000000"/>
        </w:rPr>
        <w:t>н</w:t>
      </w:r>
      <w:r w:rsidR="0001640E">
        <w:rPr>
          <w:color w:val="000000"/>
        </w:rPr>
        <w:t>ки</w:t>
      </w:r>
      <w:r w:rsidR="0001640E" w:rsidRPr="003E6D43">
        <w:rPr>
          <w:color w:val="000000"/>
        </w:rPr>
        <w:t xml:space="preserve">),  электронная презентация, выполненная в программе </w:t>
      </w:r>
      <w:r w:rsidR="0001640E" w:rsidRPr="003E6D43">
        <w:rPr>
          <w:color w:val="000000"/>
          <w:lang w:val="en-US"/>
        </w:rPr>
        <w:t>Power</w:t>
      </w:r>
      <w:r w:rsidR="0001640E" w:rsidRPr="003E6D43">
        <w:rPr>
          <w:color w:val="000000"/>
        </w:rPr>
        <w:t xml:space="preserve"> </w:t>
      </w:r>
      <w:r w:rsidR="0001640E" w:rsidRPr="003E6D43">
        <w:rPr>
          <w:color w:val="000000"/>
          <w:lang w:val="en-US"/>
        </w:rPr>
        <w:t>Point</w:t>
      </w:r>
      <w:r w:rsidR="0001640E">
        <w:rPr>
          <w:color w:val="000000"/>
        </w:rPr>
        <w:t>, демонстрационные материалы – листы формата А4.</w:t>
      </w:r>
    </w:p>
    <w:p w:rsidR="00B8600A" w:rsidRPr="00FC6D85" w:rsidRDefault="00501FDA" w:rsidP="00FC6D85">
      <w:pPr>
        <w:spacing w:before="0" w:line="240" w:lineRule="auto"/>
        <w:rPr>
          <w:b/>
        </w:rPr>
      </w:pPr>
      <w:r w:rsidRPr="00FC6D85">
        <w:rPr>
          <w:b/>
        </w:rPr>
        <w:t xml:space="preserve">Демонстрационные </w:t>
      </w:r>
      <w:r w:rsidR="00B8600A" w:rsidRPr="00FC6D85">
        <w:rPr>
          <w:b/>
        </w:rPr>
        <w:t>материалы:</w:t>
      </w:r>
    </w:p>
    <w:p w:rsidR="00501FDA" w:rsidRDefault="00B8600A" w:rsidP="000F598F">
      <w:pPr>
        <w:spacing w:before="0" w:line="240" w:lineRule="auto"/>
        <w:jc w:val="left"/>
      </w:pPr>
      <w:r>
        <w:t>Д-1 (условие перевода обыкновенной дроби</w:t>
      </w:r>
      <w:r w:rsidR="00B56DE6">
        <w:t xml:space="preserve"> </w:t>
      </w:r>
      <w:r>
        <w:t>в</w:t>
      </w:r>
      <w:r w:rsidR="00B56DE6">
        <w:t xml:space="preserve"> десятичную) </w:t>
      </w:r>
      <w:r w:rsidR="000F598F">
        <w:t xml:space="preserve">- </w:t>
      </w:r>
      <w:r w:rsidR="000F598F" w:rsidRPr="000F598F">
        <w:t>лист формата А4 для размещения на доске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8"/>
      </w:tblGrid>
      <w:tr w:rsidR="00501FDA" w:rsidTr="000E7D01">
        <w:tc>
          <w:tcPr>
            <w:tcW w:w="1098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1FDA" w:rsidRPr="000E7D01" w:rsidRDefault="00501FDA" w:rsidP="00FC6D85">
            <w:pPr>
              <w:spacing w:before="0" w:line="240" w:lineRule="auto"/>
              <w:jc w:val="left"/>
              <w:rPr>
                <w:bCs/>
                <w:szCs w:val="130"/>
              </w:rPr>
            </w:pPr>
            <w:r w:rsidRPr="000E7D01">
              <w:rPr>
                <w:bCs/>
                <w:szCs w:val="130"/>
              </w:rPr>
              <w:t>Обыкновенную дробь можно представить в виде конечной десяти</w:t>
            </w:r>
            <w:r w:rsidRPr="000E7D01">
              <w:rPr>
                <w:bCs/>
                <w:szCs w:val="130"/>
              </w:rPr>
              <w:t>ч</w:t>
            </w:r>
            <w:r w:rsidRPr="000E7D01">
              <w:rPr>
                <w:bCs/>
                <w:szCs w:val="130"/>
              </w:rPr>
              <w:t xml:space="preserve">ной </w:t>
            </w:r>
            <w:r w:rsidRPr="000E7D01">
              <w:rPr>
                <w:bCs/>
                <w:szCs w:val="130"/>
                <w:lang w:val="en-US"/>
              </w:rPr>
              <w:sym w:font="Wingdings" w:char="F0F3"/>
            </w:r>
          </w:p>
          <w:p w:rsidR="00501FDA" w:rsidRPr="000E7D01" w:rsidRDefault="00501FDA" w:rsidP="00FC6D85">
            <w:pPr>
              <w:spacing w:before="0" w:line="240" w:lineRule="auto"/>
              <w:jc w:val="left"/>
              <w:rPr>
                <w:bCs/>
                <w:szCs w:val="130"/>
              </w:rPr>
            </w:pPr>
            <w:r w:rsidRPr="000E7D01">
              <w:rPr>
                <w:bCs/>
                <w:szCs w:val="130"/>
              </w:rPr>
              <w:t>1) дробь несократ</w:t>
            </w:r>
            <w:r w:rsidRPr="000E7D01">
              <w:rPr>
                <w:bCs/>
                <w:szCs w:val="130"/>
              </w:rPr>
              <w:t>и</w:t>
            </w:r>
            <w:r w:rsidRPr="000E7D01">
              <w:rPr>
                <w:bCs/>
                <w:szCs w:val="130"/>
              </w:rPr>
              <w:t>ма;</w:t>
            </w:r>
          </w:p>
          <w:p w:rsidR="00501FDA" w:rsidRDefault="00501FDA" w:rsidP="00FC6D85">
            <w:pPr>
              <w:spacing w:before="0" w:line="240" w:lineRule="auto"/>
              <w:jc w:val="left"/>
            </w:pPr>
            <w:r w:rsidRPr="000E7D01">
              <w:rPr>
                <w:bCs/>
                <w:szCs w:val="130"/>
              </w:rPr>
              <w:t xml:space="preserve">2) знаменатель дроби не имеет делителей, отличных от </w:t>
            </w:r>
            <w:r w:rsidRPr="00F95108">
              <w:rPr>
                <w:bCs/>
                <w:szCs w:val="130"/>
              </w:rPr>
              <w:t>2 и 5.</w:t>
            </w:r>
            <w:r w:rsidRPr="000E7D01">
              <w:rPr>
                <w:b/>
                <w:bCs/>
                <w:sz w:val="28"/>
                <w:szCs w:val="130"/>
              </w:rPr>
              <w:t xml:space="preserve"> </w:t>
            </w:r>
          </w:p>
        </w:tc>
      </w:tr>
    </w:tbl>
    <w:p w:rsidR="000F598F" w:rsidRDefault="000F598F" w:rsidP="000F598F">
      <w:pPr>
        <w:spacing w:before="0" w:line="240" w:lineRule="auto"/>
        <w:jc w:val="left"/>
      </w:pPr>
    </w:p>
    <w:p w:rsidR="009754F2" w:rsidRDefault="00B56DE6" w:rsidP="000F598F">
      <w:pPr>
        <w:spacing w:before="0" w:line="240" w:lineRule="auto"/>
        <w:jc w:val="left"/>
      </w:pPr>
      <w:r>
        <w:t>Д-</w:t>
      </w:r>
      <w:r w:rsidR="00501FDA">
        <w:t>2</w:t>
      </w:r>
      <w:r>
        <w:t xml:space="preserve"> (условие нахождения значения выражений</w:t>
      </w:r>
      <w:r w:rsidR="00501FDA">
        <w:t xml:space="preserve"> с различными видами дробей</w:t>
      </w:r>
      <w:r>
        <w:t xml:space="preserve">) </w:t>
      </w:r>
      <w:r w:rsidR="000F598F">
        <w:t xml:space="preserve"> - </w:t>
      </w:r>
      <w:r w:rsidR="000F598F" w:rsidRPr="000F598F">
        <w:t>лист формата А4 для размещ</w:t>
      </w:r>
      <w:r w:rsidR="000F598F" w:rsidRPr="000F598F">
        <w:t>е</w:t>
      </w:r>
      <w:r w:rsidR="000F598F" w:rsidRPr="000F598F">
        <w:t>ния на доске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8"/>
      </w:tblGrid>
      <w:tr w:rsidR="009754F2" w:rsidTr="000E7D01">
        <w:tc>
          <w:tcPr>
            <w:tcW w:w="1098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54F2" w:rsidRPr="000E7D01" w:rsidRDefault="009754F2" w:rsidP="00FC6D85">
            <w:pPr>
              <w:pStyle w:val="ae"/>
              <w:ind w:left="0" w:firstLine="0"/>
              <w:jc w:val="left"/>
              <w:rPr>
                <w:szCs w:val="28"/>
              </w:rPr>
            </w:pPr>
            <w:r w:rsidRPr="000E7D01">
              <w:rPr>
                <w:bCs/>
                <w:sz w:val="24"/>
                <w:szCs w:val="28"/>
              </w:rPr>
              <w:t>Чтобы выполнить совместные действия с обыкновенными и десятичными дробями, нужно пер</w:t>
            </w:r>
            <w:r w:rsidRPr="000E7D01">
              <w:rPr>
                <w:bCs/>
                <w:sz w:val="24"/>
                <w:szCs w:val="28"/>
              </w:rPr>
              <w:t>е</w:t>
            </w:r>
            <w:r w:rsidRPr="000E7D01">
              <w:rPr>
                <w:bCs/>
                <w:sz w:val="24"/>
                <w:szCs w:val="28"/>
              </w:rPr>
              <w:t>вести все дроби либо в обыкновенные, либо в десяти</w:t>
            </w:r>
            <w:r w:rsidRPr="000E7D01">
              <w:rPr>
                <w:bCs/>
                <w:sz w:val="24"/>
                <w:szCs w:val="28"/>
              </w:rPr>
              <w:t>ч</w:t>
            </w:r>
            <w:r w:rsidRPr="000E7D01">
              <w:rPr>
                <w:bCs/>
                <w:sz w:val="24"/>
                <w:szCs w:val="28"/>
              </w:rPr>
              <w:t>ные дроби.</w:t>
            </w:r>
          </w:p>
        </w:tc>
      </w:tr>
    </w:tbl>
    <w:p w:rsidR="000F598F" w:rsidRDefault="000F598F" w:rsidP="000F598F">
      <w:pPr>
        <w:spacing w:before="0" w:line="240" w:lineRule="auto"/>
        <w:jc w:val="left"/>
      </w:pPr>
    </w:p>
    <w:p w:rsidR="00C74912" w:rsidRDefault="00B56DE6" w:rsidP="000F598F">
      <w:pPr>
        <w:spacing w:before="0" w:line="240" w:lineRule="auto"/>
        <w:jc w:val="left"/>
      </w:pPr>
      <w:r>
        <w:t>Д-</w:t>
      </w:r>
      <w:r w:rsidR="00501FDA">
        <w:t>3</w:t>
      </w:r>
      <w:r>
        <w:t xml:space="preserve"> (выбор удобного вида дробей)</w:t>
      </w:r>
      <w:r w:rsidR="000F598F">
        <w:t xml:space="preserve"> - </w:t>
      </w:r>
      <w:r w:rsidR="000F598F" w:rsidRPr="000F598F">
        <w:t>лист формата А4 для размещ</w:t>
      </w:r>
      <w:r w:rsidR="000F598F" w:rsidRPr="000F598F">
        <w:t>е</w:t>
      </w:r>
      <w:r w:rsidR="000F598F" w:rsidRPr="000F598F">
        <w:t>ния на доске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C74912" w:rsidTr="00FB6200">
        <w:tc>
          <w:tcPr>
            <w:tcW w:w="5494" w:type="dxa"/>
            <w:shd w:val="clear" w:color="auto" w:fill="auto"/>
          </w:tcPr>
          <w:p w:rsidR="00C74912" w:rsidRPr="00FB6200" w:rsidRDefault="00C74912" w:rsidP="00FB6200">
            <w:pPr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FB6200">
              <w:rPr>
                <w:sz w:val="22"/>
                <w:szCs w:val="22"/>
              </w:rPr>
              <w:t xml:space="preserve">Сложение и вычитание удобнее выполнять </w:t>
            </w:r>
            <w:r w:rsidRPr="00FB6200">
              <w:rPr>
                <w:sz w:val="22"/>
                <w:szCs w:val="22"/>
              </w:rPr>
              <w:br/>
              <w:t>в дес</w:t>
            </w:r>
            <w:r w:rsidRPr="00FB6200">
              <w:rPr>
                <w:sz w:val="22"/>
                <w:szCs w:val="22"/>
              </w:rPr>
              <w:t>я</w:t>
            </w:r>
            <w:r w:rsidRPr="00FB6200">
              <w:rPr>
                <w:sz w:val="22"/>
                <w:szCs w:val="22"/>
              </w:rPr>
              <w:t>тичных дробях.</w:t>
            </w:r>
          </w:p>
          <w:p w:rsidR="00C74912" w:rsidRDefault="00C74912" w:rsidP="00FB6200">
            <w:pPr>
              <w:spacing w:before="0" w:line="240" w:lineRule="auto"/>
              <w:jc w:val="center"/>
            </w:pPr>
          </w:p>
        </w:tc>
        <w:tc>
          <w:tcPr>
            <w:tcW w:w="5494" w:type="dxa"/>
            <w:shd w:val="clear" w:color="auto" w:fill="auto"/>
          </w:tcPr>
          <w:p w:rsidR="00C74912" w:rsidRPr="00FB6200" w:rsidRDefault="00C74912" w:rsidP="00FB6200">
            <w:pPr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FB6200">
              <w:rPr>
                <w:sz w:val="22"/>
                <w:szCs w:val="22"/>
              </w:rPr>
              <w:t xml:space="preserve">Умножение и деление удобнее выполнять </w:t>
            </w:r>
            <w:r w:rsidRPr="00FB6200">
              <w:rPr>
                <w:sz w:val="22"/>
                <w:szCs w:val="22"/>
              </w:rPr>
              <w:br/>
              <w:t>в обы</w:t>
            </w:r>
            <w:r w:rsidRPr="00FB6200">
              <w:rPr>
                <w:sz w:val="22"/>
                <w:szCs w:val="22"/>
              </w:rPr>
              <w:t>к</w:t>
            </w:r>
            <w:r w:rsidRPr="00FB6200">
              <w:rPr>
                <w:sz w:val="22"/>
                <w:szCs w:val="22"/>
              </w:rPr>
              <w:t>новенных дробях.</w:t>
            </w:r>
          </w:p>
          <w:p w:rsidR="00C74912" w:rsidRDefault="00C74912" w:rsidP="00FB6200">
            <w:pPr>
              <w:spacing w:before="0" w:line="240" w:lineRule="auto"/>
              <w:jc w:val="center"/>
            </w:pPr>
          </w:p>
        </w:tc>
      </w:tr>
    </w:tbl>
    <w:p w:rsidR="00FB6200" w:rsidRDefault="00FB6200" w:rsidP="00FB6200">
      <w:pPr>
        <w:spacing w:before="0"/>
      </w:pPr>
    </w:p>
    <w:p w:rsidR="000F598F" w:rsidRDefault="000D5165" w:rsidP="000F598F">
      <w:pPr>
        <w:spacing w:before="0" w:line="240" w:lineRule="auto"/>
        <w:jc w:val="left"/>
      </w:pPr>
      <w:r>
        <w:t>Р-1 (карточка самооценки)</w:t>
      </w:r>
      <w:r w:rsidR="00B56DE6">
        <w:t xml:space="preserve"> </w:t>
      </w:r>
      <w:r w:rsidR="0003666A">
        <w:t xml:space="preserve"> - для индивидуальной работы обучающихся</w:t>
      </w:r>
    </w:p>
    <w:tbl>
      <w:tblPr>
        <w:tblpPr w:leftFromText="180" w:rightFromText="180" w:vertAnchor="page" w:horzAnchor="margin" w:tblpY="624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769"/>
        <w:gridCol w:w="1105"/>
        <w:gridCol w:w="1073"/>
        <w:gridCol w:w="1069"/>
        <w:gridCol w:w="960"/>
        <w:gridCol w:w="1523"/>
        <w:gridCol w:w="1321"/>
      </w:tblGrid>
      <w:tr w:rsidR="00FD3F1E" w:rsidRPr="0017296D" w:rsidTr="00FD3F1E">
        <w:tc>
          <w:tcPr>
            <w:tcW w:w="10368" w:type="dxa"/>
            <w:gridSpan w:val="8"/>
          </w:tcPr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b/>
                <w:bCs/>
                <w:sz w:val="20"/>
                <w:szCs w:val="24"/>
              </w:rPr>
              <w:t>Карточка самооценки</w:t>
            </w:r>
            <w:r w:rsidRPr="00F95108">
              <w:rPr>
                <w:sz w:val="20"/>
                <w:szCs w:val="24"/>
              </w:rPr>
              <w:t xml:space="preserve">  _______________________________________________________________</w:t>
            </w:r>
            <w:r w:rsidRPr="00F95108">
              <w:rPr>
                <w:sz w:val="20"/>
                <w:szCs w:val="24"/>
              </w:rPr>
              <w:tab/>
            </w:r>
          </w:p>
        </w:tc>
      </w:tr>
      <w:tr w:rsidR="00FD3F1E" w:rsidRPr="0017296D" w:rsidTr="00FD3F1E">
        <w:tc>
          <w:tcPr>
            <w:tcW w:w="10368" w:type="dxa"/>
            <w:gridSpan w:val="8"/>
          </w:tcPr>
          <w:p w:rsidR="00FD3F1E" w:rsidRPr="00F95108" w:rsidRDefault="00FD3F1E" w:rsidP="00FD3F1E">
            <w:pPr>
              <w:pStyle w:val="20"/>
              <w:ind w:left="0" w:firstLine="0"/>
              <w:jc w:val="left"/>
              <w:rPr>
                <w:b/>
                <w:sz w:val="20"/>
                <w:szCs w:val="24"/>
              </w:rPr>
            </w:pPr>
            <w:r w:rsidRPr="00F95108">
              <w:rPr>
                <w:b/>
                <w:sz w:val="20"/>
                <w:szCs w:val="24"/>
              </w:rPr>
              <w:t>Тема: Совместные действия с обыкновенными и десятичными дробями</w:t>
            </w:r>
          </w:p>
        </w:tc>
      </w:tr>
      <w:tr w:rsidR="00FD3F1E" w:rsidRPr="0017296D" w:rsidTr="00FD3F1E"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20"/>
              <w:ind w:left="0" w:firstLine="0"/>
              <w:rPr>
                <w:b/>
                <w:sz w:val="20"/>
                <w:szCs w:val="22"/>
              </w:rPr>
            </w:pPr>
            <w:r w:rsidRPr="00F95108">
              <w:rPr>
                <w:b/>
                <w:sz w:val="20"/>
                <w:szCs w:val="22"/>
              </w:rPr>
              <w:t xml:space="preserve">Повторение </w:t>
            </w:r>
          </w:p>
          <w:p w:rsidR="00FD3F1E" w:rsidRPr="00F95108" w:rsidRDefault="00FD3F1E" w:rsidP="00FD3F1E">
            <w:pPr>
              <w:pStyle w:val="20"/>
              <w:ind w:left="0"/>
              <w:jc w:val="center"/>
              <w:rPr>
                <w:b/>
                <w:sz w:val="20"/>
                <w:szCs w:val="22"/>
              </w:rPr>
            </w:pPr>
            <w:r w:rsidRPr="00F95108">
              <w:rPr>
                <w:b/>
                <w:sz w:val="20"/>
                <w:szCs w:val="22"/>
              </w:rPr>
              <w:t>(№176)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Задание для групп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Работа в парах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Самостоятельная р</w:t>
            </w:r>
            <w:r w:rsidRPr="00F95108">
              <w:rPr>
                <w:b/>
                <w:bCs/>
                <w:sz w:val="20"/>
                <w:szCs w:val="22"/>
              </w:rPr>
              <w:t>а</w:t>
            </w:r>
            <w:r w:rsidRPr="00F95108">
              <w:rPr>
                <w:b/>
                <w:bCs/>
                <w:sz w:val="20"/>
                <w:szCs w:val="22"/>
              </w:rPr>
              <w:t>бота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Задача</w:t>
            </w:r>
          </w:p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(№195)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Активность на уроке</w:t>
            </w:r>
          </w:p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(1 балл)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Моя оце</w:t>
            </w:r>
            <w:r w:rsidRPr="00F95108">
              <w:rPr>
                <w:b/>
                <w:bCs/>
                <w:sz w:val="20"/>
                <w:szCs w:val="22"/>
              </w:rPr>
              <w:t>н</w:t>
            </w:r>
            <w:r w:rsidRPr="00F95108">
              <w:rPr>
                <w:b/>
                <w:bCs/>
                <w:sz w:val="20"/>
                <w:szCs w:val="22"/>
              </w:rPr>
              <w:t>ка за урок</w:t>
            </w:r>
          </w:p>
        </w:tc>
      </w:tr>
      <w:tr w:rsidR="00FD3F1E" w:rsidRPr="0017296D" w:rsidTr="00FD3F1E">
        <w:tc>
          <w:tcPr>
            <w:tcW w:w="1548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2142" w:type="dxa"/>
            <w:gridSpan w:val="2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321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</w:tr>
      <w:tr w:rsidR="00FD3F1E" w:rsidRPr="0017296D" w:rsidTr="00FD3F1E">
        <w:tc>
          <w:tcPr>
            <w:tcW w:w="5495" w:type="dxa"/>
            <w:gridSpan w:val="4"/>
          </w:tcPr>
          <w:p w:rsidR="00FD3F1E" w:rsidRPr="00F95108" w:rsidRDefault="00FD3F1E" w:rsidP="00FD3F1E">
            <w:pPr>
              <w:pStyle w:val="20"/>
              <w:ind w:left="0" w:firstLine="0"/>
              <w:rPr>
                <w:b/>
                <w:bCs/>
                <w:sz w:val="20"/>
                <w:szCs w:val="24"/>
              </w:rPr>
            </w:pPr>
            <w:r w:rsidRPr="00F95108">
              <w:rPr>
                <w:bCs/>
                <w:sz w:val="20"/>
                <w:szCs w:val="24"/>
              </w:rPr>
              <w:t>1 балл</w:t>
            </w:r>
            <w:r w:rsidRPr="00F95108">
              <w:rPr>
                <w:b/>
                <w:bCs/>
                <w:sz w:val="20"/>
                <w:szCs w:val="24"/>
              </w:rPr>
              <w:t xml:space="preserve"> — </w:t>
            </w:r>
            <w:r w:rsidRPr="00F95108">
              <w:rPr>
                <w:bCs/>
                <w:sz w:val="20"/>
                <w:szCs w:val="24"/>
              </w:rPr>
              <w:t>затрудняюсь выполнить работу</w:t>
            </w:r>
          </w:p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bCs/>
                <w:sz w:val="20"/>
                <w:szCs w:val="24"/>
              </w:rPr>
              <w:t xml:space="preserve">2 балла — </w:t>
            </w:r>
            <w:r w:rsidRPr="00F95108">
              <w:rPr>
                <w:sz w:val="20"/>
                <w:szCs w:val="24"/>
              </w:rPr>
              <w:t xml:space="preserve">понимаю, </w:t>
            </w:r>
            <w:r>
              <w:rPr>
                <w:sz w:val="20"/>
                <w:szCs w:val="24"/>
              </w:rPr>
              <w:t xml:space="preserve">выполняю, </w:t>
            </w:r>
            <w:r w:rsidRPr="00F95108">
              <w:rPr>
                <w:sz w:val="20"/>
                <w:szCs w:val="24"/>
              </w:rPr>
              <w:t>но есть вопросы</w:t>
            </w:r>
          </w:p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  <w:u w:val="single"/>
              </w:rPr>
            </w:pPr>
            <w:r w:rsidRPr="00F95108">
              <w:rPr>
                <w:bCs/>
                <w:sz w:val="20"/>
                <w:szCs w:val="24"/>
              </w:rPr>
              <w:t>3 балла</w:t>
            </w:r>
            <w:r w:rsidRPr="00F95108">
              <w:rPr>
                <w:b/>
                <w:bCs/>
                <w:sz w:val="20"/>
                <w:szCs w:val="24"/>
              </w:rPr>
              <w:t xml:space="preserve"> — </w:t>
            </w:r>
            <w:r w:rsidRPr="00F95108">
              <w:rPr>
                <w:sz w:val="20"/>
                <w:szCs w:val="24"/>
              </w:rPr>
              <w:t>выполнил самостоятельно, без ошибок</w:t>
            </w:r>
          </w:p>
        </w:tc>
        <w:tc>
          <w:tcPr>
            <w:tcW w:w="4873" w:type="dxa"/>
            <w:gridSpan w:val="4"/>
          </w:tcPr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sz w:val="20"/>
                <w:szCs w:val="24"/>
                <w:u w:val="single"/>
              </w:rPr>
              <w:t>Оценка за урок:</w:t>
            </w:r>
            <w:r w:rsidRPr="00F95108">
              <w:rPr>
                <w:sz w:val="20"/>
                <w:szCs w:val="24"/>
              </w:rPr>
              <w:t xml:space="preserve"> </w:t>
            </w:r>
          </w:p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sz w:val="20"/>
                <w:szCs w:val="24"/>
              </w:rPr>
              <w:t>«</w:t>
            </w:r>
            <w:r w:rsidRPr="00FC6D85">
              <w:rPr>
                <w:b/>
                <w:sz w:val="20"/>
                <w:szCs w:val="24"/>
              </w:rPr>
              <w:t>5</w:t>
            </w:r>
            <w:r w:rsidRPr="00F95108">
              <w:rPr>
                <w:sz w:val="20"/>
                <w:szCs w:val="24"/>
              </w:rPr>
              <w:t>» - 13-15 баллов</w:t>
            </w:r>
            <w:r>
              <w:rPr>
                <w:sz w:val="20"/>
                <w:szCs w:val="24"/>
              </w:rPr>
              <w:t xml:space="preserve">  </w:t>
            </w:r>
            <w:r w:rsidRPr="00F95108">
              <w:rPr>
                <w:sz w:val="20"/>
                <w:szCs w:val="24"/>
              </w:rPr>
              <w:t>«</w:t>
            </w:r>
            <w:r w:rsidRPr="00FC6D85">
              <w:rPr>
                <w:b/>
                <w:sz w:val="20"/>
                <w:szCs w:val="24"/>
              </w:rPr>
              <w:t>4</w:t>
            </w:r>
            <w:r w:rsidRPr="00F95108">
              <w:rPr>
                <w:sz w:val="20"/>
                <w:szCs w:val="24"/>
              </w:rPr>
              <w:t>» - 9-12 баллов</w:t>
            </w:r>
            <w:r>
              <w:rPr>
                <w:sz w:val="20"/>
                <w:szCs w:val="24"/>
              </w:rPr>
              <w:t xml:space="preserve">   </w:t>
            </w:r>
            <w:r w:rsidRPr="00F95108">
              <w:rPr>
                <w:sz w:val="20"/>
                <w:szCs w:val="24"/>
              </w:rPr>
              <w:t>«</w:t>
            </w:r>
            <w:r w:rsidRPr="00FC6D85">
              <w:rPr>
                <w:b/>
                <w:sz w:val="20"/>
                <w:szCs w:val="24"/>
              </w:rPr>
              <w:t>3</w:t>
            </w:r>
            <w:r w:rsidRPr="00F95108">
              <w:rPr>
                <w:sz w:val="20"/>
                <w:szCs w:val="24"/>
              </w:rPr>
              <w:t>» - 5-8 ба</w:t>
            </w:r>
            <w:r w:rsidRPr="00F95108">
              <w:rPr>
                <w:sz w:val="20"/>
                <w:szCs w:val="24"/>
              </w:rPr>
              <w:t>л</w:t>
            </w:r>
            <w:r w:rsidRPr="00F95108">
              <w:rPr>
                <w:sz w:val="20"/>
                <w:szCs w:val="24"/>
              </w:rPr>
              <w:t>лов</w:t>
            </w:r>
          </w:p>
        </w:tc>
      </w:tr>
      <w:tr w:rsidR="00FD3F1E" w:rsidRPr="0017296D" w:rsidTr="00FD3F1E">
        <w:tc>
          <w:tcPr>
            <w:tcW w:w="10368" w:type="dxa"/>
            <w:gridSpan w:val="8"/>
          </w:tcPr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b/>
                <w:bCs/>
                <w:sz w:val="20"/>
                <w:szCs w:val="24"/>
              </w:rPr>
              <w:t>Карточка самооценки</w:t>
            </w:r>
            <w:r w:rsidRPr="00F95108">
              <w:rPr>
                <w:sz w:val="20"/>
                <w:szCs w:val="24"/>
              </w:rPr>
              <w:t xml:space="preserve">  _______________________________________________________________</w:t>
            </w:r>
            <w:r w:rsidRPr="00F95108">
              <w:rPr>
                <w:sz w:val="20"/>
                <w:szCs w:val="24"/>
              </w:rPr>
              <w:tab/>
            </w:r>
          </w:p>
        </w:tc>
      </w:tr>
    </w:tbl>
    <w:p w:rsidR="00550CFA" w:rsidRPr="00CC56DD" w:rsidRDefault="000F598F" w:rsidP="00941473">
      <w:pPr>
        <w:pStyle w:val="1"/>
        <w:spacing w:before="0" w:line="240" w:lineRule="auto"/>
        <w:rPr>
          <w:sz w:val="16"/>
          <w:szCs w:val="16"/>
        </w:rPr>
      </w:pPr>
      <w:r>
        <w:rPr>
          <w:sz w:val="24"/>
        </w:rPr>
        <w:br w:type="page"/>
      </w:r>
      <w:r w:rsidR="001D347F" w:rsidRPr="00CC56DD">
        <w:rPr>
          <w:sz w:val="24"/>
        </w:rPr>
        <w:lastRenderedPageBreak/>
        <w:t>Ход урока</w:t>
      </w:r>
    </w:p>
    <w:p w:rsidR="001D347F" w:rsidRPr="003723EA" w:rsidRDefault="00550CFA" w:rsidP="00A07B21">
      <w:pPr>
        <w:pStyle w:val="aa"/>
        <w:numPr>
          <w:ilvl w:val="0"/>
          <w:numId w:val="12"/>
        </w:numPr>
        <w:spacing w:line="240" w:lineRule="auto"/>
        <w:ind w:left="360"/>
        <w:jc w:val="left"/>
      </w:pPr>
      <w:r w:rsidRPr="00941473">
        <w:rPr>
          <w:b/>
          <w:i/>
          <w:szCs w:val="24"/>
        </w:rPr>
        <w:t>Мотивация к учебной деятельности</w:t>
      </w:r>
      <w:r w:rsidR="00A07B21">
        <w:rPr>
          <w:b/>
          <w:i/>
          <w:szCs w:val="24"/>
        </w:rPr>
        <w:br/>
      </w:r>
      <w:r w:rsidR="001D347F" w:rsidRPr="00CC56DD">
        <w:t xml:space="preserve">– </w:t>
      </w:r>
      <w:r w:rsidR="00CB0D7F">
        <w:t>(</w:t>
      </w:r>
      <w:r w:rsidR="00CB0D7F" w:rsidRPr="00D13D04">
        <w:rPr>
          <w:b/>
        </w:rPr>
        <w:t>Слайд</w:t>
      </w:r>
      <w:r w:rsidR="00DD4136">
        <w:rPr>
          <w:b/>
        </w:rPr>
        <w:t xml:space="preserve"> 1</w:t>
      </w:r>
      <w:r w:rsidR="00CB0D7F">
        <w:t xml:space="preserve"> с портретом Пифагора)</w:t>
      </w:r>
      <w:r w:rsidR="00CB0D7F">
        <w:br/>
      </w:r>
      <w:r w:rsidR="001D347F" w:rsidRPr="00CC56DD">
        <w:t xml:space="preserve">Давным-давно, в </w:t>
      </w:r>
      <w:r w:rsidR="001D347F" w:rsidRPr="00CC56DD">
        <w:rPr>
          <w:lang w:val="en-US"/>
        </w:rPr>
        <w:t>VI</w:t>
      </w:r>
      <w:r w:rsidR="001D347F" w:rsidRPr="00CC56DD">
        <w:t xml:space="preserve"> до</w:t>
      </w:r>
      <w:r w:rsidR="0003666A">
        <w:t xml:space="preserve"> </w:t>
      </w:r>
      <w:r w:rsidR="00103519">
        <w:t>н.э.</w:t>
      </w:r>
      <w:r w:rsidR="001D347F" w:rsidRPr="00CC56DD">
        <w:t xml:space="preserve">, жил в Греции мудрый человек по имени Пифагор. Ум его так восхищал греков, что они считали Пифагора сыном бога солнца Аполлона. Пифагор был первым, кто начал изучать </w:t>
      </w:r>
      <w:r w:rsidR="001D347F" w:rsidRPr="003723EA">
        <w:t>свойства чисел. Он так был этим увлечен, что утверждал: «Числа правят миром». С и</w:t>
      </w:r>
      <w:r w:rsidR="001D347F" w:rsidRPr="003723EA">
        <w:t>с</w:t>
      </w:r>
      <w:r w:rsidR="001D347F" w:rsidRPr="003723EA">
        <w:t>следований Пифагора з</w:t>
      </w:r>
      <w:r w:rsidR="001D347F" w:rsidRPr="003723EA">
        <w:t>а</w:t>
      </w:r>
      <w:r w:rsidR="001D347F" w:rsidRPr="003723EA">
        <w:t>родилась наука о числах.</w:t>
      </w:r>
    </w:p>
    <w:p w:rsidR="001D347F" w:rsidRPr="003723EA" w:rsidRDefault="001D347F" w:rsidP="00FC6D85">
      <w:pPr>
        <w:spacing w:before="0" w:line="240" w:lineRule="auto"/>
      </w:pPr>
      <w:r w:rsidRPr="003723EA">
        <w:t>– Ребята, кто знает, как называется</w:t>
      </w:r>
      <w:r w:rsidR="0001640E">
        <w:t xml:space="preserve"> наука о чи</w:t>
      </w:r>
      <w:r w:rsidR="0001640E">
        <w:t>с</w:t>
      </w:r>
      <w:r w:rsidR="0001640E">
        <w:t>лах</w:t>
      </w:r>
      <w:r w:rsidRPr="003723EA">
        <w:t>? (Арифметика.)</w:t>
      </w:r>
    </w:p>
    <w:p w:rsidR="001D347F" w:rsidRPr="003723EA" w:rsidRDefault="001D347F" w:rsidP="00FC6D85">
      <w:pPr>
        <w:spacing w:before="0" w:line="240" w:lineRule="auto"/>
      </w:pPr>
      <w:r w:rsidRPr="003723EA">
        <w:t>– Какие числа вы изучили? (Натуральные числа, обыкновенные дроби, дес</w:t>
      </w:r>
      <w:r w:rsidRPr="003723EA">
        <w:t>я</w:t>
      </w:r>
      <w:r w:rsidRPr="003723EA">
        <w:t>тичные дроби.)</w:t>
      </w:r>
    </w:p>
    <w:p w:rsidR="001D347F" w:rsidRDefault="001D347F" w:rsidP="00FC6D85">
      <w:pPr>
        <w:spacing w:before="0" w:line="240" w:lineRule="auto"/>
      </w:pPr>
      <w:r w:rsidRPr="003723EA">
        <w:t xml:space="preserve">– Ребята, а </w:t>
      </w:r>
      <w:r w:rsidR="007D2C0D">
        <w:t>какие действия вы умеете выполнять с этими числами</w:t>
      </w:r>
      <w:r w:rsidRPr="003723EA">
        <w:t>? (</w:t>
      </w:r>
      <w:r w:rsidR="007D2C0D">
        <w:t>складывать, вычитать, умножать, делить, сравнивать, округлять</w:t>
      </w:r>
      <w:r w:rsidRPr="003723EA">
        <w:t>)</w:t>
      </w:r>
    </w:p>
    <w:p w:rsidR="005A7B4F" w:rsidRPr="00CC56DD" w:rsidRDefault="001F577C" w:rsidP="00FC6D85">
      <w:pPr>
        <w:spacing w:before="0" w:line="240" w:lineRule="auto"/>
      </w:pPr>
      <w:r w:rsidRPr="00CC56DD">
        <w:rPr>
          <w:bCs/>
        </w:rPr>
        <w:t>–</w:t>
      </w:r>
      <w:r w:rsidR="005A7B4F" w:rsidRPr="00CC56DD">
        <w:t xml:space="preserve"> А вы можете сказать, что знаете всё о числах? (…)</w:t>
      </w:r>
    </w:p>
    <w:p w:rsidR="005A7B4F" w:rsidRPr="00CC56DD" w:rsidRDefault="001F577C" w:rsidP="00FC6D85">
      <w:pPr>
        <w:spacing w:before="0" w:line="240" w:lineRule="auto"/>
      </w:pPr>
      <w:r w:rsidRPr="00CC56DD">
        <w:rPr>
          <w:bCs/>
        </w:rPr>
        <w:t>–</w:t>
      </w:r>
      <w:r w:rsidR="005A7B4F" w:rsidRPr="00CC56DD">
        <w:t xml:space="preserve"> Как</w:t>
      </w:r>
      <w:r w:rsidR="00DD14DA" w:rsidRPr="00CC56DD">
        <w:t xml:space="preserve"> вы </w:t>
      </w:r>
      <w:r w:rsidR="005152DE">
        <w:t>выясняете, что не знаете? (</w:t>
      </w:r>
      <w:r w:rsidR="005A7B4F" w:rsidRPr="00CC56DD">
        <w:t>Повторяем необходимое, работаем с пробным заданием, если оно не получается, фиксируем своё затруднение, находим место и причину з</w:t>
      </w:r>
      <w:r w:rsidR="005A7B4F" w:rsidRPr="00CC56DD">
        <w:t>а</w:t>
      </w:r>
      <w:r w:rsidR="005A7B4F" w:rsidRPr="00CC56DD">
        <w:t>труднения</w:t>
      </w:r>
      <w:r w:rsidR="00FC731F" w:rsidRPr="00CC56DD">
        <w:t>.</w:t>
      </w:r>
      <w:r w:rsidR="00DD14DA" w:rsidRPr="00CC56DD">
        <w:t>)</w:t>
      </w:r>
    </w:p>
    <w:p w:rsidR="00381373" w:rsidRDefault="001F577C" w:rsidP="00FC6D85">
      <w:pPr>
        <w:tabs>
          <w:tab w:val="left" w:pos="9099"/>
        </w:tabs>
        <w:spacing w:before="0" w:line="240" w:lineRule="auto"/>
        <w:jc w:val="left"/>
      </w:pPr>
      <w:r w:rsidRPr="00CC56DD">
        <w:rPr>
          <w:bCs/>
        </w:rPr>
        <w:t>–</w:t>
      </w:r>
      <w:r w:rsidR="00381373" w:rsidRPr="00CC56DD">
        <w:t xml:space="preserve"> Чему вы ещё учитесь на уроках? (Учимся учиться.)</w:t>
      </w:r>
    </w:p>
    <w:p w:rsidR="001D347F" w:rsidRPr="00CC56DD" w:rsidRDefault="00DE6B30" w:rsidP="00FC6D85">
      <w:pPr>
        <w:spacing w:before="0" w:line="240" w:lineRule="auto"/>
      </w:pPr>
      <w:r w:rsidRPr="00CC56DD">
        <w:t>– Молодцы!</w:t>
      </w:r>
      <w:r>
        <w:t xml:space="preserve"> </w:t>
      </w:r>
      <w:r w:rsidR="001A3E54">
        <w:t>В</w:t>
      </w:r>
      <w:r w:rsidRPr="00CC56DD">
        <w:t>ас жд</w:t>
      </w:r>
      <w:r>
        <w:t>ут новые открытия в мире чисел.</w:t>
      </w:r>
      <w:r w:rsidR="00381373" w:rsidRPr="00CC56DD">
        <w:t xml:space="preserve"> </w:t>
      </w:r>
      <w:r w:rsidR="001D347F" w:rsidRPr="00CC56DD">
        <w:t>В добрый путь!</w:t>
      </w:r>
    </w:p>
    <w:p w:rsidR="001D347F" w:rsidRPr="005152DE" w:rsidRDefault="001D347F" w:rsidP="00FC6D85">
      <w:pPr>
        <w:pStyle w:val="6pt"/>
        <w:spacing w:line="240" w:lineRule="auto"/>
        <w:rPr>
          <w:sz w:val="16"/>
          <w:szCs w:val="16"/>
        </w:rPr>
      </w:pPr>
    </w:p>
    <w:p w:rsidR="00FC6D85" w:rsidRDefault="00550CFA" w:rsidP="00A07B21">
      <w:pPr>
        <w:numPr>
          <w:ilvl w:val="0"/>
          <w:numId w:val="12"/>
        </w:numPr>
        <w:spacing w:before="0" w:line="240" w:lineRule="auto"/>
        <w:ind w:left="360"/>
        <w:jc w:val="left"/>
      </w:pPr>
      <w:r w:rsidRPr="00941473">
        <w:rPr>
          <w:b/>
          <w:bCs/>
          <w:i/>
        </w:rPr>
        <w:t>Актуализация знаний и фиксация затруднения в пробном учебном действии.</w:t>
      </w:r>
      <w:r w:rsidR="00A07B21">
        <w:rPr>
          <w:b/>
          <w:bCs/>
          <w:i/>
        </w:rPr>
        <w:br/>
      </w:r>
      <w:r w:rsidR="001F577C" w:rsidRPr="00CC56DD">
        <w:rPr>
          <w:bCs/>
        </w:rPr>
        <w:t>–</w:t>
      </w:r>
      <w:r w:rsidR="00D13D04">
        <w:t xml:space="preserve"> Для открытия нового знания нам нужно вспомнить то, что мы уже знаем и умеем. Предлагаю в</w:t>
      </w:r>
      <w:r w:rsidR="00D13D04">
        <w:t>ы</w:t>
      </w:r>
      <w:r w:rsidR="00D13D04">
        <w:t>полнить задание из учебника.</w:t>
      </w:r>
      <w:r w:rsidR="00941473">
        <w:t xml:space="preserve"> </w:t>
      </w:r>
    </w:p>
    <w:p w:rsidR="00DE6B30" w:rsidRDefault="00DE6B30" w:rsidP="00FC6D85">
      <w:pPr>
        <w:spacing w:before="0" w:line="240" w:lineRule="auto"/>
      </w:pPr>
      <w:r w:rsidRPr="00941473">
        <w:rPr>
          <w:b/>
          <w:u w:val="single"/>
        </w:rPr>
        <w:t>№ 176:</w:t>
      </w:r>
    </w:p>
    <w:p w:rsidR="00DE6B30" w:rsidRDefault="00DE6B30" w:rsidP="00FC6D85">
      <w:pPr>
        <w:numPr>
          <w:ilvl w:val="0"/>
          <w:numId w:val="3"/>
        </w:numPr>
        <w:spacing w:before="0" w:line="240" w:lineRule="auto"/>
      </w:pPr>
      <w:r>
        <w:t xml:space="preserve">– </w:t>
      </w:r>
      <w:r w:rsidR="00D13D04">
        <w:t>задание читаем</w:t>
      </w:r>
      <w:r>
        <w:t xml:space="preserve"> устно, фронтально</w:t>
      </w:r>
      <w:r w:rsidR="00D13D04">
        <w:t xml:space="preserve"> проговариваем</w:t>
      </w:r>
      <w:r w:rsidR="0003666A">
        <w:t>,</w:t>
      </w:r>
      <w:r w:rsidR="00D13D04">
        <w:t xml:space="preserve"> как выполнять</w:t>
      </w:r>
      <w:r>
        <w:t xml:space="preserve">, фиксируем </w:t>
      </w:r>
      <w:r w:rsidR="00D13D04">
        <w:t>на доске эталон Д</w:t>
      </w:r>
      <w:r>
        <w:t>-1</w:t>
      </w:r>
      <w:r w:rsidR="003723EA">
        <w:t xml:space="preserve"> (условие перевода обыкновенной дроби в конечную десятичную дробь)</w:t>
      </w:r>
    </w:p>
    <w:p w:rsidR="00DE6B30" w:rsidRPr="00BF6C87" w:rsidRDefault="00DE6B30" w:rsidP="00FC6D85">
      <w:pPr>
        <w:numPr>
          <w:ilvl w:val="0"/>
          <w:numId w:val="3"/>
        </w:numPr>
        <w:spacing w:before="0" w:line="240" w:lineRule="auto"/>
      </w:pPr>
      <w:r>
        <w:t>–</w:t>
      </w:r>
      <w:r w:rsidR="00D13D04">
        <w:t xml:space="preserve"> </w:t>
      </w:r>
      <w:r>
        <w:t>в тетрад</w:t>
      </w:r>
      <w:r w:rsidR="00D13D04">
        <w:t>и</w:t>
      </w:r>
      <w:r>
        <w:t xml:space="preserve"> </w:t>
      </w:r>
      <w:r w:rsidR="003723EA">
        <w:t>вы</w:t>
      </w:r>
      <w:r w:rsidR="00D13D04">
        <w:t>писываем</w:t>
      </w:r>
      <w:r w:rsidR="003723EA">
        <w:t xml:space="preserve"> дроби и </w:t>
      </w:r>
      <w:r>
        <w:t>получаем слово</w:t>
      </w:r>
      <w:r w:rsidR="00D13D04">
        <w:t xml:space="preserve"> (АЛГОРИТМ)</w:t>
      </w:r>
      <w:r w:rsidR="003723EA">
        <w:t>.</w:t>
      </w:r>
    </w:p>
    <w:p w:rsidR="00BF6C87" w:rsidRDefault="00BF6C87" w:rsidP="00FC6D85">
      <w:pPr>
        <w:spacing w:before="0" w:line="240" w:lineRule="auto"/>
        <w:ind w:left="360"/>
      </w:pPr>
    </w:p>
    <w:p w:rsidR="00BF6C87" w:rsidRDefault="00DE6B30" w:rsidP="00FC6D85">
      <w:pPr>
        <w:spacing w:before="0" w:line="240" w:lineRule="auto"/>
        <w:ind w:left="360"/>
      </w:pPr>
      <w:r>
        <w:t>Проверка результата с проговариванием эталона</w:t>
      </w:r>
      <w:r w:rsidR="00BF6C87">
        <w:t>:</w:t>
      </w:r>
    </w:p>
    <w:p w:rsidR="00BF6C87" w:rsidRDefault="001F577C" w:rsidP="00FC6D85">
      <w:pPr>
        <w:spacing w:before="0" w:line="240" w:lineRule="auto"/>
        <w:ind w:left="360"/>
      </w:pPr>
      <w:r w:rsidRPr="00CC56DD">
        <w:rPr>
          <w:bCs/>
        </w:rPr>
        <w:t>–</w:t>
      </w:r>
      <w:r w:rsidR="00BF6C87">
        <w:t xml:space="preserve"> Какие дроби мы не перевели в конечные десятичные? Почему?</w:t>
      </w:r>
    </w:p>
    <w:p w:rsidR="00FC6D85" w:rsidRDefault="001F577C" w:rsidP="00FC6D85">
      <w:pPr>
        <w:spacing w:before="0" w:line="240" w:lineRule="auto"/>
        <w:ind w:left="360"/>
      </w:pPr>
      <w:r w:rsidRPr="00CC56DD">
        <w:rPr>
          <w:bCs/>
        </w:rPr>
        <w:t>–</w:t>
      </w:r>
      <w:r w:rsidR="00BF6C87">
        <w:t xml:space="preserve"> Какое слово у вас получилось? Вы знаете значение этого слова?</w:t>
      </w:r>
      <w:r w:rsidR="00941473">
        <w:t xml:space="preserve"> </w:t>
      </w:r>
      <w:r w:rsidR="002C6259">
        <w:t xml:space="preserve"> </w:t>
      </w:r>
    </w:p>
    <w:p w:rsidR="00DE6B30" w:rsidRDefault="002C6259" w:rsidP="00FC6D85">
      <w:pPr>
        <w:spacing w:before="0" w:line="240" w:lineRule="auto"/>
        <w:ind w:left="360"/>
      </w:pPr>
      <w:r>
        <w:t>(</w:t>
      </w:r>
      <w:r w:rsidR="00BF6C87" w:rsidRPr="00D13D04">
        <w:rPr>
          <w:b/>
        </w:rPr>
        <w:t>Слайд</w:t>
      </w:r>
      <w:r w:rsidR="00DD4136">
        <w:rPr>
          <w:b/>
        </w:rPr>
        <w:t xml:space="preserve"> 2</w:t>
      </w:r>
      <w:r>
        <w:t>)</w:t>
      </w:r>
    </w:p>
    <w:p w:rsidR="00BF6C87" w:rsidRDefault="001F577C" w:rsidP="00FC6D85">
      <w:pPr>
        <w:spacing w:before="0" w:line="240" w:lineRule="auto"/>
        <w:ind w:left="360"/>
      </w:pPr>
      <w:r w:rsidRPr="00CC56DD">
        <w:rPr>
          <w:bCs/>
        </w:rPr>
        <w:t>–</w:t>
      </w:r>
      <w:r w:rsidR="00D13D04">
        <w:t xml:space="preserve"> </w:t>
      </w:r>
      <w:r w:rsidR="00BF6C87">
        <w:t>Проверьте себя.</w:t>
      </w:r>
    </w:p>
    <w:p w:rsidR="00BF6C87" w:rsidRDefault="001F577C" w:rsidP="00FC6D85">
      <w:pPr>
        <w:spacing w:before="0" w:line="240" w:lineRule="auto"/>
        <w:ind w:left="360"/>
      </w:pPr>
      <w:r w:rsidRPr="00CC56DD">
        <w:rPr>
          <w:bCs/>
        </w:rPr>
        <w:t>–</w:t>
      </w:r>
      <w:r w:rsidR="00D13D04">
        <w:t xml:space="preserve"> </w:t>
      </w:r>
      <w:r w:rsidR="00BF6C87">
        <w:t>Начните заполнять карточку самооценки: напишите свою фамилию и имя, поставьте баллы в пе</w:t>
      </w:r>
      <w:r w:rsidR="00BF6C87">
        <w:t>р</w:t>
      </w:r>
      <w:r w:rsidR="00BF6C87">
        <w:t>вом столбике.</w:t>
      </w:r>
    </w:p>
    <w:p w:rsidR="00B56DE6" w:rsidRPr="00E24C9F" w:rsidRDefault="00B56DE6" w:rsidP="00FC6D85">
      <w:pPr>
        <w:spacing w:before="0" w:line="240" w:lineRule="auto"/>
        <w:ind w:left="360"/>
        <w:rPr>
          <w:b/>
          <w:i/>
        </w:rPr>
      </w:pPr>
      <w:r w:rsidRPr="00E24C9F">
        <w:rPr>
          <w:b/>
          <w:i/>
        </w:rPr>
        <w:t>Заполнение первого столбца в карточке самооценки.</w:t>
      </w:r>
    </w:p>
    <w:p w:rsidR="003723EA" w:rsidRDefault="001F577C" w:rsidP="00FC6D85">
      <w:pPr>
        <w:pStyle w:val="31"/>
        <w:ind w:firstLine="360"/>
        <w:jc w:val="left"/>
        <w:rPr>
          <w:szCs w:val="24"/>
        </w:rPr>
      </w:pPr>
      <w:r w:rsidRPr="00CC56DD">
        <w:rPr>
          <w:bCs/>
        </w:rPr>
        <w:t>–</w:t>
      </w:r>
      <w:r w:rsidR="00DE6B30" w:rsidRPr="00CC56DD">
        <w:rPr>
          <w:szCs w:val="24"/>
        </w:rPr>
        <w:t xml:space="preserve"> Что вы сейчас повторили? (</w:t>
      </w:r>
      <w:r w:rsidR="00DE6B30">
        <w:rPr>
          <w:szCs w:val="24"/>
        </w:rPr>
        <w:t>У</w:t>
      </w:r>
      <w:r w:rsidR="00DE6B30" w:rsidRPr="00CC56DD">
        <w:rPr>
          <w:szCs w:val="24"/>
        </w:rPr>
        <w:t>словие перевода обыкновенной дроби в десятичную и наоб</w:t>
      </w:r>
      <w:r w:rsidR="00DE6B30" w:rsidRPr="00CC56DD">
        <w:rPr>
          <w:szCs w:val="24"/>
        </w:rPr>
        <w:t>о</w:t>
      </w:r>
      <w:r w:rsidR="00DE6B30">
        <w:rPr>
          <w:szCs w:val="24"/>
        </w:rPr>
        <w:t>рот.</w:t>
      </w:r>
      <w:r w:rsidR="00DE6B30" w:rsidRPr="00CC56DD">
        <w:rPr>
          <w:szCs w:val="24"/>
        </w:rPr>
        <w:t>)</w:t>
      </w:r>
    </w:p>
    <w:p w:rsidR="00DE6B30" w:rsidRPr="00CC56DD" w:rsidRDefault="001F577C" w:rsidP="00FC6D85">
      <w:pPr>
        <w:pStyle w:val="31"/>
        <w:ind w:firstLine="360"/>
        <w:jc w:val="left"/>
        <w:rPr>
          <w:szCs w:val="24"/>
        </w:rPr>
      </w:pPr>
      <w:r w:rsidRPr="00CC56DD">
        <w:rPr>
          <w:bCs/>
        </w:rPr>
        <w:t>–</w:t>
      </w:r>
      <w:r>
        <w:rPr>
          <w:bCs/>
        </w:rPr>
        <w:t xml:space="preserve"> </w:t>
      </w:r>
      <w:r w:rsidR="00DE6B30" w:rsidRPr="00CC56DD">
        <w:rPr>
          <w:szCs w:val="24"/>
        </w:rPr>
        <w:t>Какое следующее задание я вам предложу? (Задание для пробного действия.)</w:t>
      </w:r>
    </w:p>
    <w:p w:rsidR="00DE6B30" w:rsidRPr="00CC56DD" w:rsidRDefault="001F577C" w:rsidP="00FC6D85">
      <w:pPr>
        <w:pStyle w:val="31"/>
        <w:ind w:firstLine="360"/>
        <w:jc w:val="left"/>
        <w:rPr>
          <w:szCs w:val="24"/>
        </w:rPr>
      </w:pPr>
      <w:r w:rsidRPr="00CC56DD">
        <w:rPr>
          <w:bCs/>
        </w:rPr>
        <w:t>–</w:t>
      </w:r>
      <w:r>
        <w:rPr>
          <w:bCs/>
        </w:rPr>
        <w:t xml:space="preserve"> </w:t>
      </w:r>
      <w:r w:rsidR="00DE6B30" w:rsidRPr="00CC56DD">
        <w:rPr>
          <w:szCs w:val="24"/>
        </w:rPr>
        <w:t>С какой целью вам предлагается пробное задание? (Чтобы понять, что нового сегодня будет на уроке.)</w:t>
      </w:r>
    </w:p>
    <w:p w:rsidR="00DE6B30" w:rsidRPr="001F577C" w:rsidRDefault="00DE6B30" w:rsidP="001F577C">
      <w:pPr>
        <w:pStyle w:val="31"/>
        <w:ind w:firstLine="360"/>
        <w:jc w:val="left"/>
        <w:rPr>
          <w:i/>
          <w:szCs w:val="24"/>
          <w:u w:val="single"/>
        </w:rPr>
      </w:pPr>
      <w:r w:rsidRPr="001F577C">
        <w:rPr>
          <w:i/>
          <w:szCs w:val="24"/>
          <w:u w:val="single"/>
        </w:rPr>
        <w:t>Пробное задание</w:t>
      </w:r>
      <w:r w:rsidR="001A3E54" w:rsidRPr="001F577C">
        <w:rPr>
          <w:i/>
          <w:szCs w:val="24"/>
          <w:u w:val="single"/>
        </w:rPr>
        <w:t>:</w:t>
      </w:r>
    </w:p>
    <w:p w:rsidR="001A3E54" w:rsidRDefault="001A3E54" w:rsidP="001F577C">
      <w:pPr>
        <w:pStyle w:val="31"/>
        <w:ind w:firstLine="360"/>
        <w:jc w:val="left"/>
        <w:rPr>
          <w:szCs w:val="24"/>
        </w:rPr>
      </w:pPr>
      <w:r>
        <w:rPr>
          <w:szCs w:val="24"/>
        </w:rPr>
        <w:t xml:space="preserve">Найти значение выражений за </w:t>
      </w:r>
      <w:r w:rsidR="00DD4136">
        <w:rPr>
          <w:szCs w:val="24"/>
        </w:rPr>
        <w:t>30</w:t>
      </w:r>
      <w:r>
        <w:rPr>
          <w:szCs w:val="24"/>
        </w:rPr>
        <w:t xml:space="preserve"> </w:t>
      </w:r>
      <w:r w:rsidR="00DD4136">
        <w:rPr>
          <w:szCs w:val="24"/>
        </w:rPr>
        <w:t>секунд</w:t>
      </w:r>
      <w:r>
        <w:rPr>
          <w:szCs w:val="24"/>
        </w:rPr>
        <w:t>:</w:t>
      </w:r>
    </w:p>
    <w:p w:rsidR="00DD4136" w:rsidRDefault="00DD4136" w:rsidP="001F577C">
      <w:pPr>
        <w:pStyle w:val="31"/>
        <w:ind w:firstLine="360"/>
        <w:jc w:val="left"/>
      </w:pP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-0,6</m:t>
        </m:r>
      </m:oMath>
      <w:r w:rsidR="001A3E54">
        <w:t xml:space="preserve">  </w:t>
      </w:r>
      <w:r w:rsidR="0003666A">
        <w:tab/>
      </w:r>
      <w:r>
        <w:tab/>
      </w:r>
      <m:oMath>
        <m:r>
          <w:rPr>
            <w:rFonts w:ascii="Cambria Math" w:hAnsi="Cambria Math"/>
          </w:rPr>
          <m:t>161,6 :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</m:oMath>
      <w:r>
        <w:tab/>
      </w:r>
    </w:p>
    <w:p w:rsidR="0007127A" w:rsidRPr="001F577C" w:rsidRDefault="00DD4136" w:rsidP="001F577C">
      <w:pPr>
        <w:pStyle w:val="31"/>
        <w:ind w:firstLine="360"/>
        <w:jc w:val="left"/>
        <w:rPr>
          <w:b/>
          <w:szCs w:val="24"/>
        </w:rPr>
      </w:pPr>
      <w:r w:rsidRPr="001F577C">
        <w:rPr>
          <w:b/>
          <w:szCs w:val="24"/>
        </w:rPr>
        <w:t xml:space="preserve"> </w:t>
      </w:r>
      <w:r w:rsidR="001F577C" w:rsidRPr="001F577C">
        <w:rPr>
          <w:b/>
          <w:szCs w:val="24"/>
        </w:rPr>
        <w:t>(Слайд</w:t>
      </w:r>
      <w:r>
        <w:rPr>
          <w:b/>
          <w:szCs w:val="24"/>
        </w:rPr>
        <w:t xml:space="preserve"> 3</w:t>
      </w:r>
      <w:r w:rsidR="001F577C" w:rsidRPr="001F577C">
        <w:rPr>
          <w:b/>
          <w:szCs w:val="24"/>
        </w:rPr>
        <w:t>)</w:t>
      </w:r>
      <w:r w:rsidR="00DE6B30" w:rsidRPr="001F577C">
        <w:rPr>
          <w:b/>
          <w:szCs w:val="24"/>
        </w:rPr>
        <w:t>.</w:t>
      </w:r>
    </w:p>
    <w:p w:rsidR="001A3E54" w:rsidRPr="00CC56DD" w:rsidRDefault="001A3E54" w:rsidP="001A3E54">
      <w:pPr>
        <w:spacing w:before="0" w:line="240" w:lineRule="auto"/>
      </w:pPr>
      <w:r w:rsidRPr="00CC56DD">
        <w:t xml:space="preserve">На работу отводится </w:t>
      </w:r>
      <w:r w:rsidR="00DD4136">
        <w:t>30</w:t>
      </w:r>
      <w:r w:rsidRPr="00CC56DD">
        <w:t xml:space="preserve"> </w:t>
      </w:r>
      <w:r w:rsidR="00DD4136">
        <w:t>секунд</w:t>
      </w:r>
      <w:r w:rsidRPr="00CC56DD">
        <w:t xml:space="preserve">. Учащиеся выполняют задание </w:t>
      </w:r>
      <w:r>
        <w:t>в тетрадях</w:t>
      </w:r>
      <w:r w:rsidRPr="00CC56DD">
        <w:t>. После истеч</w:t>
      </w:r>
      <w:r w:rsidRPr="00CC56DD">
        <w:t>е</w:t>
      </w:r>
      <w:r w:rsidRPr="00CC56DD">
        <w:t>ния времени.</w:t>
      </w:r>
    </w:p>
    <w:p w:rsidR="00DE6B30" w:rsidRDefault="00DE6B30" w:rsidP="00DE6B30">
      <w:pPr>
        <w:spacing w:before="0" w:line="240" w:lineRule="auto"/>
      </w:pPr>
      <w:r w:rsidRPr="00CC56DD">
        <w:lastRenderedPageBreak/>
        <w:t xml:space="preserve">– Какое задание вы должны </w:t>
      </w:r>
      <w:r w:rsidR="001A3E54">
        <w:t xml:space="preserve">были </w:t>
      </w:r>
      <w:r w:rsidRPr="00CC56DD">
        <w:t>выполнить? (Найти значения числовых выражений</w:t>
      </w:r>
      <w:r w:rsidR="001A3E54">
        <w:t xml:space="preserve"> за </w:t>
      </w:r>
      <w:r w:rsidR="00DD4136">
        <w:t>30 секунд</w:t>
      </w:r>
      <w:r w:rsidRPr="00CC56DD">
        <w:t>.)</w:t>
      </w:r>
    </w:p>
    <w:p w:rsidR="001A3E54" w:rsidRDefault="001A3E54" w:rsidP="001A3E54">
      <w:pPr>
        <w:spacing w:before="0" w:line="240" w:lineRule="auto"/>
      </w:pPr>
      <w:r w:rsidRPr="00CC56DD">
        <w:t xml:space="preserve">– </w:t>
      </w:r>
      <w:r>
        <w:t>Удалось вам выполнить задание?</w:t>
      </w:r>
    </w:p>
    <w:p w:rsidR="001A3E54" w:rsidRPr="00CC56DD" w:rsidRDefault="001A3E54" w:rsidP="001A3E54">
      <w:pPr>
        <w:spacing w:before="0" w:line="240" w:lineRule="auto"/>
      </w:pPr>
      <w:r w:rsidRPr="00CC56DD">
        <w:t>Могут быть ра</w:t>
      </w:r>
      <w:r>
        <w:t>зные ответы.</w:t>
      </w:r>
    </w:p>
    <w:p w:rsidR="001A3E54" w:rsidRPr="00CC56DD" w:rsidRDefault="001A3E54" w:rsidP="001A3E54">
      <w:pPr>
        <w:spacing w:before="0" w:line="240" w:lineRule="auto"/>
        <w:jc w:val="left"/>
      </w:pPr>
      <w:r w:rsidRPr="00CC56DD">
        <w:t>- У кого нет ответа?</w:t>
      </w:r>
    </w:p>
    <w:p w:rsidR="001A3E54" w:rsidRPr="00CC56DD" w:rsidRDefault="001A3E54" w:rsidP="001A3E54">
      <w:pPr>
        <w:spacing w:before="0" w:line="240" w:lineRule="auto"/>
        <w:jc w:val="left"/>
      </w:pPr>
      <w:r w:rsidRPr="00CC56DD">
        <w:t xml:space="preserve">- Сформулируйте своё затруднение. </w:t>
      </w:r>
    </w:p>
    <w:p w:rsidR="001A3E54" w:rsidRPr="00CC56DD" w:rsidRDefault="001A3E54" w:rsidP="001A3E54">
      <w:pPr>
        <w:spacing w:before="0" w:line="240" w:lineRule="auto"/>
        <w:jc w:val="left"/>
      </w:pPr>
      <w:r w:rsidRPr="00CC56DD">
        <w:t>Могут быть ответы, что не успели найти значение выражения.</w:t>
      </w:r>
    </w:p>
    <w:p w:rsidR="001A3E54" w:rsidRPr="00CC56DD" w:rsidRDefault="001A3E54" w:rsidP="001A3E54">
      <w:pPr>
        <w:spacing w:before="0" w:line="240" w:lineRule="auto"/>
        <w:jc w:val="left"/>
      </w:pPr>
      <w:r w:rsidRPr="00CC56DD">
        <w:t xml:space="preserve">- У кого есть результат, </w:t>
      </w:r>
      <w:r>
        <w:t>назовите, что получилось</w:t>
      </w:r>
      <w:r w:rsidRPr="00CC56DD">
        <w:t>.</w:t>
      </w:r>
    </w:p>
    <w:p w:rsidR="001A3E54" w:rsidRPr="00CC56DD" w:rsidRDefault="001A3E54" w:rsidP="001A3E54">
      <w:pPr>
        <w:spacing w:before="0" w:line="240" w:lineRule="auto"/>
        <w:jc w:val="left"/>
      </w:pPr>
      <w:r>
        <w:t>Некоторые учащиеся называют ответ.</w:t>
      </w:r>
    </w:p>
    <w:p w:rsidR="001A3E54" w:rsidRPr="00CC56DD" w:rsidRDefault="001A3E54" w:rsidP="001A3E54">
      <w:pPr>
        <w:spacing w:before="0" w:line="240" w:lineRule="auto"/>
        <w:jc w:val="left"/>
      </w:pPr>
      <w:r w:rsidRPr="00CC56DD">
        <w:rPr>
          <w:u w:val="single"/>
        </w:rPr>
        <w:t>Вариант первый</w:t>
      </w:r>
      <w:r w:rsidRPr="00CC56DD">
        <w:t>: учитель фиксирует, что нет правильных ответов.</w:t>
      </w:r>
    </w:p>
    <w:p w:rsidR="001A3E54" w:rsidRPr="00CC56DD" w:rsidRDefault="001A3E54" w:rsidP="00FC6D85">
      <w:pPr>
        <w:spacing w:before="0" w:line="240" w:lineRule="auto"/>
        <w:jc w:val="left"/>
      </w:pPr>
      <w:r w:rsidRPr="00CC56DD">
        <w:t xml:space="preserve">- Сформулируйте </w:t>
      </w:r>
      <w:r>
        <w:t xml:space="preserve">ваше </w:t>
      </w:r>
      <w:r w:rsidRPr="00CC56DD">
        <w:t>затруднение. (Мы не смогли найти значения выражения</w:t>
      </w:r>
      <w:r>
        <w:t>.</w:t>
      </w:r>
      <w:r w:rsidRPr="00CC56DD">
        <w:t>)</w:t>
      </w:r>
    </w:p>
    <w:p w:rsidR="001A3E54" w:rsidRPr="00CC56DD" w:rsidRDefault="001A3E54" w:rsidP="00FC6D85">
      <w:pPr>
        <w:spacing w:before="0" w:line="240" w:lineRule="auto"/>
        <w:jc w:val="left"/>
      </w:pPr>
      <w:r w:rsidRPr="00CC56DD">
        <w:rPr>
          <w:u w:val="single"/>
        </w:rPr>
        <w:t>Вариант второй</w:t>
      </w:r>
      <w:r w:rsidRPr="00CC56DD">
        <w:t>: учитель фиксирует, что есть правильные ответы.</w:t>
      </w:r>
    </w:p>
    <w:p w:rsidR="001A3E54" w:rsidRPr="00CC56DD" w:rsidRDefault="001A3E54" w:rsidP="00FC6D85">
      <w:pPr>
        <w:spacing w:before="0" w:line="240" w:lineRule="auto"/>
        <w:jc w:val="left"/>
      </w:pPr>
      <w:r w:rsidRPr="00CC56DD">
        <w:t>- Вы можете доказать, что вы правильно выполнили задание, т.е. вы можете предъявить алгоритм в</w:t>
      </w:r>
      <w:r w:rsidRPr="00CC56DD">
        <w:t>ы</w:t>
      </w:r>
      <w:r>
        <w:t xml:space="preserve">полнения </w:t>
      </w:r>
      <w:r w:rsidRPr="00CC56DD">
        <w:t>совместных действий с обыкновенными и десятичными дробями? (Нет.)</w:t>
      </w:r>
    </w:p>
    <w:p w:rsidR="001A3E54" w:rsidRDefault="001A3E54" w:rsidP="00FC6D85">
      <w:pPr>
        <w:spacing w:before="0" w:line="240" w:lineRule="auto"/>
        <w:jc w:val="left"/>
      </w:pPr>
      <w:r w:rsidRPr="00CC56DD">
        <w:t xml:space="preserve">- Сформулируйте </w:t>
      </w:r>
      <w:r>
        <w:t xml:space="preserve">ваше </w:t>
      </w:r>
      <w:r w:rsidRPr="00CC56DD">
        <w:t>затруднение. (Мы не можем доказать правильность своего решения.)</w:t>
      </w:r>
    </w:p>
    <w:p w:rsidR="00D523CD" w:rsidRDefault="00D523CD" w:rsidP="00FC6D85">
      <w:pPr>
        <w:spacing w:before="0" w:line="240" w:lineRule="auto"/>
        <w:jc w:val="left"/>
      </w:pPr>
    </w:p>
    <w:p w:rsidR="00FC163F" w:rsidRDefault="00FC163F" w:rsidP="00FC6D85">
      <w:pPr>
        <w:numPr>
          <w:ilvl w:val="0"/>
          <w:numId w:val="12"/>
        </w:numPr>
        <w:spacing w:before="0" w:line="240" w:lineRule="auto"/>
        <w:rPr>
          <w:b/>
          <w:bCs/>
          <w:i/>
        </w:rPr>
      </w:pPr>
      <w:r w:rsidRPr="00CC56DD">
        <w:rPr>
          <w:b/>
          <w:bCs/>
          <w:i/>
        </w:rPr>
        <w:t>Выявление места и причины затруднения</w:t>
      </w:r>
    </w:p>
    <w:p w:rsidR="00FC163F" w:rsidRPr="00CC56DD" w:rsidRDefault="00FC163F" w:rsidP="00FC6D85">
      <w:pPr>
        <w:spacing w:before="0" w:line="240" w:lineRule="auto"/>
        <w:jc w:val="left"/>
      </w:pPr>
      <w:r w:rsidRPr="00CC56DD">
        <w:rPr>
          <w:bCs/>
        </w:rPr>
        <w:t>– Что вы должны были сделать? (Найти значени</w:t>
      </w:r>
      <w:r w:rsidR="001F577C">
        <w:rPr>
          <w:bCs/>
        </w:rPr>
        <w:t>я</w:t>
      </w:r>
      <w:r w:rsidRPr="00CC56DD">
        <w:rPr>
          <w:bCs/>
        </w:rPr>
        <w:t xml:space="preserve"> выражени</w:t>
      </w:r>
      <w:r w:rsidR="001F577C">
        <w:rPr>
          <w:bCs/>
        </w:rPr>
        <w:t>й</w:t>
      </w:r>
      <w:r w:rsidRPr="00CC56DD">
        <w:t>.)</w:t>
      </w:r>
    </w:p>
    <w:p w:rsidR="00FC163F" w:rsidRPr="00CC56DD" w:rsidRDefault="001F577C" w:rsidP="00FC6D85">
      <w:pPr>
        <w:spacing w:before="0" w:line="240" w:lineRule="auto"/>
        <w:jc w:val="left"/>
      </w:pPr>
      <w:r w:rsidRPr="00CC56DD">
        <w:rPr>
          <w:bCs/>
        </w:rPr>
        <w:t>–</w:t>
      </w:r>
      <w:r w:rsidR="00FC163F" w:rsidRPr="00CC56DD">
        <w:t xml:space="preserve"> Как вы действовали? (Находили значение выражения: заменили </w:t>
      </w:r>
      <w:r w:rsidR="00FC163F">
        <w:t>обыкновенные дроби десятичными и выполняли действия с десятичными дробями).</w:t>
      </w:r>
    </w:p>
    <w:p w:rsidR="00FC163F" w:rsidRDefault="00FC163F" w:rsidP="00FC6D85">
      <w:pPr>
        <w:spacing w:before="0" w:line="240" w:lineRule="auto"/>
        <w:jc w:val="left"/>
      </w:pPr>
      <w:r w:rsidRPr="00CC56DD">
        <w:t xml:space="preserve">– Почему не </w:t>
      </w:r>
      <w:r>
        <w:t>всем удалось выполнить задание? (</w:t>
      </w:r>
      <w:r w:rsidRPr="00CC56DD">
        <w:t xml:space="preserve">Могут быть ответы: </w:t>
      </w:r>
      <w:r w:rsidR="003723EA">
        <w:t xml:space="preserve">не знаем, как выполнять такое задание, </w:t>
      </w:r>
      <w:r w:rsidRPr="00CC56DD">
        <w:t>мало времени было отведено на выполн</w:t>
      </w:r>
      <w:r w:rsidRPr="00CC56DD">
        <w:t>е</w:t>
      </w:r>
      <w:r w:rsidRPr="00CC56DD">
        <w:t>ния этого задания; не знают, как доказать правильность св</w:t>
      </w:r>
      <w:r w:rsidRPr="00CC56DD">
        <w:t>о</w:t>
      </w:r>
      <w:r w:rsidRPr="00CC56DD">
        <w:t>его решения.</w:t>
      </w:r>
      <w:r>
        <w:t>)</w:t>
      </w:r>
    </w:p>
    <w:p w:rsidR="00D523CD" w:rsidRDefault="00D523CD" w:rsidP="00FC6D85">
      <w:pPr>
        <w:spacing w:before="0" w:line="240" w:lineRule="auto"/>
        <w:jc w:val="left"/>
      </w:pPr>
    </w:p>
    <w:p w:rsidR="0007127A" w:rsidRDefault="0007127A" w:rsidP="00FC6D85">
      <w:pPr>
        <w:pStyle w:val="ae"/>
        <w:numPr>
          <w:ilvl w:val="0"/>
          <w:numId w:val="12"/>
        </w:numPr>
        <w:jc w:val="left"/>
        <w:rPr>
          <w:b/>
          <w:i/>
          <w:sz w:val="24"/>
          <w:szCs w:val="24"/>
        </w:rPr>
      </w:pPr>
      <w:r w:rsidRPr="00CC56DD">
        <w:rPr>
          <w:b/>
          <w:i/>
          <w:sz w:val="24"/>
          <w:szCs w:val="24"/>
        </w:rPr>
        <w:t>Построение проекта выхода из затруднения</w:t>
      </w:r>
    </w:p>
    <w:p w:rsidR="0007127A" w:rsidRPr="00CC56DD" w:rsidRDefault="001F577C" w:rsidP="00FC6D85">
      <w:pPr>
        <w:pStyle w:val="21"/>
        <w:jc w:val="left"/>
        <w:rPr>
          <w:sz w:val="24"/>
          <w:szCs w:val="24"/>
        </w:rPr>
      </w:pPr>
      <w:r w:rsidRPr="00CC56DD">
        <w:rPr>
          <w:bCs/>
        </w:rPr>
        <w:t>–</w:t>
      </w:r>
      <w:r w:rsidR="0007127A" w:rsidRPr="00CC56DD">
        <w:rPr>
          <w:sz w:val="24"/>
          <w:szCs w:val="24"/>
        </w:rPr>
        <w:t xml:space="preserve"> Уточните цель</w:t>
      </w:r>
      <w:r w:rsidR="0007127A" w:rsidRPr="00CC56DD">
        <w:rPr>
          <w:b/>
          <w:i/>
          <w:sz w:val="24"/>
          <w:szCs w:val="24"/>
        </w:rPr>
        <w:t xml:space="preserve"> </w:t>
      </w:r>
      <w:r w:rsidR="0007127A" w:rsidRPr="00CC56DD">
        <w:rPr>
          <w:sz w:val="24"/>
          <w:szCs w:val="24"/>
        </w:rPr>
        <w:t>своей деятельности. (Надо составить алгоритм, с помощью которого можно выполнить задание</w:t>
      </w:r>
      <w:r w:rsidR="003723EA">
        <w:rPr>
          <w:sz w:val="24"/>
          <w:szCs w:val="24"/>
        </w:rPr>
        <w:t xml:space="preserve"> быстро</w:t>
      </w:r>
      <w:r w:rsidR="0007127A" w:rsidRPr="00CC56DD">
        <w:rPr>
          <w:sz w:val="24"/>
          <w:szCs w:val="24"/>
        </w:rPr>
        <w:t>.)</w:t>
      </w:r>
    </w:p>
    <w:p w:rsidR="0007127A" w:rsidRDefault="001F577C" w:rsidP="00FC6D85">
      <w:pPr>
        <w:pStyle w:val="21"/>
        <w:jc w:val="left"/>
        <w:rPr>
          <w:sz w:val="24"/>
          <w:szCs w:val="24"/>
        </w:rPr>
      </w:pPr>
      <w:r w:rsidRPr="00CC56DD">
        <w:rPr>
          <w:bCs/>
        </w:rPr>
        <w:t>–</w:t>
      </w:r>
      <w:r w:rsidR="0007127A" w:rsidRPr="00CC56DD">
        <w:rPr>
          <w:sz w:val="24"/>
          <w:szCs w:val="24"/>
        </w:rPr>
        <w:t xml:space="preserve"> </w:t>
      </w:r>
      <w:r w:rsidR="0007127A">
        <w:rPr>
          <w:sz w:val="24"/>
          <w:szCs w:val="24"/>
        </w:rPr>
        <w:t>Вы умеете выполнять действия с обыкновенными дробями? (Да.</w:t>
      </w:r>
      <w:r w:rsidR="0007127A" w:rsidRPr="00CC56DD">
        <w:rPr>
          <w:sz w:val="24"/>
          <w:szCs w:val="24"/>
        </w:rPr>
        <w:t>)</w:t>
      </w:r>
    </w:p>
    <w:p w:rsidR="0007127A" w:rsidRDefault="001F577C" w:rsidP="00FC6D85">
      <w:pPr>
        <w:pStyle w:val="21"/>
        <w:jc w:val="left"/>
        <w:rPr>
          <w:sz w:val="24"/>
          <w:szCs w:val="24"/>
        </w:rPr>
      </w:pPr>
      <w:r w:rsidRPr="00CC56DD">
        <w:rPr>
          <w:bCs/>
        </w:rPr>
        <w:t>–</w:t>
      </w:r>
      <w:r w:rsidR="0007127A" w:rsidRPr="00CC56DD">
        <w:rPr>
          <w:sz w:val="24"/>
          <w:szCs w:val="24"/>
        </w:rPr>
        <w:t xml:space="preserve"> </w:t>
      </w:r>
      <w:r w:rsidR="0007127A">
        <w:rPr>
          <w:sz w:val="24"/>
          <w:szCs w:val="24"/>
        </w:rPr>
        <w:t>Вы умеете выполнять действия с десятичными дробями? (Да.</w:t>
      </w:r>
      <w:r w:rsidR="0007127A" w:rsidRPr="00CC56DD">
        <w:rPr>
          <w:sz w:val="24"/>
          <w:szCs w:val="24"/>
        </w:rPr>
        <w:t>)</w:t>
      </w:r>
    </w:p>
    <w:p w:rsidR="0007127A" w:rsidRDefault="001F577C" w:rsidP="00FC6D85">
      <w:pPr>
        <w:pStyle w:val="21"/>
        <w:jc w:val="left"/>
        <w:rPr>
          <w:sz w:val="24"/>
          <w:szCs w:val="24"/>
        </w:rPr>
      </w:pPr>
      <w:r w:rsidRPr="00CC56DD">
        <w:rPr>
          <w:bCs/>
        </w:rPr>
        <w:t>–</w:t>
      </w:r>
      <w:r w:rsidR="0007127A" w:rsidRPr="00CC56DD">
        <w:rPr>
          <w:sz w:val="24"/>
          <w:szCs w:val="24"/>
        </w:rPr>
        <w:t xml:space="preserve"> </w:t>
      </w:r>
      <w:r w:rsidR="0007127A">
        <w:rPr>
          <w:sz w:val="24"/>
          <w:szCs w:val="24"/>
        </w:rPr>
        <w:t>Вы умеете переводить обыкновенные дроби в десятичные и наоборот? (Да.</w:t>
      </w:r>
      <w:r w:rsidR="0007127A" w:rsidRPr="00CC56DD">
        <w:rPr>
          <w:sz w:val="24"/>
          <w:szCs w:val="24"/>
        </w:rPr>
        <w:t>)</w:t>
      </w:r>
    </w:p>
    <w:p w:rsidR="0007127A" w:rsidRDefault="001F577C" w:rsidP="00FC6D85">
      <w:pPr>
        <w:pStyle w:val="21"/>
        <w:jc w:val="left"/>
        <w:rPr>
          <w:sz w:val="24"/>
          <w:szCs w:val="24"/>
        </w:rPr>
      </w:pPr>
      <w:r w:rsidRPr="00CC56DD">
        <w:rPr>
          <w:bCs/>
        </w:rPr>
        <w:t>–</w:t>
      </w:r>
      <w:r w:rsidR="0007127A">
        <w:rPr>
          <w:sz w:val="24"/>
          <w:szCs w:val="24"/>
        </w:rPr>
        <w:t xml:space="preserve"> Как вы думаете, как нужно выполнять совместные действия с обыкновенными и десятичными дроб</w:t>
      </w:r>
      <w:r w:rsidR="0007127A">
        <w:rPr>
          <w:sz w:val="24"/>
          <w:szCs w:val="24"/>
        </w:rPr>
        <w:t>я</w:t>
      </w:r>
      <w:r w:rsidR="0007127A">
        <w:rPr>
          <w:sz w:val="24"/>
          <w:szCs w:val="24"/>
        </w:rPr>
        <w:t>ми (привести их к одному виду).</w:t>
      </w:r>
    </w:p>
    <w:p w:rsidR="001F577C" w:rsidRDefault="001F577C" w:rsidP="00FC6D85">
      <w:pPr>
        <w:pStyle w:val="21"/>
        <w:jc w:val="left"/>
        <w:rPr>
          <w:sz w:val="24"/>
          <w:szCs w:val="24"/>
        </w:rPr>
      </w:pPr>
      <w:r w:rsidRPr="00CC56DD">
        <w:rPr>
          <w:bCs/>
        </w:rPr>
        <w:t>–</w:t>
      </w:r>
      <w:r>
        <w:rPr>
          <w:bCs/>
        </w:rPr>
        <w:t xml:space="preserve"> А вы можете сказать, к какому виду нужно привести дроби, чтобы действия выполнялись быстро? (Пока не можем, но мы можем проверить).</w:t>
      </w:r>
    </w:p>
    <w:p w:rsidR="0007127A" w:rsidRDefault="001F577C" w:rsidP="00FC6D85">
      <w:pPr>
        <w:pStyle w:val="21"/>
        <w:jc w:val="left"/>
        <w:rPr>
          <w:sz w:val="24"/>
          <w:szCs w:val="24"/>
        </w:rPr>
      </w:pPr>
      <w:r w:rsidRPr="00CC56DD">
        <w:rPr>
          <w:bCs/>
        </w:rPr>
        <w:t>–</w:t>
      </w:r>
      <w:r>
        <w:rPr>
          <w:bCs/>
        </w:rPr>
        <w:t xml:space="preserve"> </w:t>
      </w:r>
      <w:r w:rsidR="005331C2">
        <w:rPr>
          <w:bCs/>
        </w:rPr>
        <w:t>Тогда к</w:t>
      </w:r>
      <w:r w:rsidR="0007127A">
        <w:rPr>
          <w:sz w:val="24"/>
          <w:szCs w:val="24"/>
        </w:rPr>
        <w:t xml:space="preserve">акой будет план выполнения выхода из затруднения (Привести дроби </w:t>
      </w:r>
      <w:r w:rsidR="003723EA">
        <w:rPr>
          <w:sz w:val="24"/>
          <w:szCs w:val="24"/>
        </w:rPr>
        <w:t xml:space="preserve">начала </w:t>
      </w:r>
      <w:r w:rsidR="0007127A">
        <w:rPr>
          <w:sz w:val="24"/>
          <w:szCs w:val="24"/>
        </w:rPr>
        <w:t>к одному виду, выполнить действия</w:t>
      </w:r>
      <w:r w:rsidR="003723EA">
        <w:rPr>
          <w:sz w:val="24"/>
          <w:szCs w:val="24"/>
        </w:rPr>
        <w:t>, потом привести к другому виду, выполнить действия, проверить, с какими дроб</w:t>
      </w:r>
      <w:r w:rsidR="003723EA">
        <w:rPr>
          <w:sz w:val="24"/>
          <w:szCs w:val="24"/>
        </w:rPr>
        <w:t>я</w:t>
      </w:r>
      <w:r w:rsidR="003723EA">
        <w:rPr>
          <w:sz w:val="24"/>
          <w:szCs w:val="24"/>
        </w:rPr>
        <w:t>ми быстрее выполнять те или иные действия</w:t>
      </w:r>
      <w:r w:rsidR="0007127A">
        <w:rPr>
          <w:sz w:val="24"/>
          <w:szCs w:val="24"/>
        </w:rPr>
        <w:t>)</w:t>
      </w:r>
    </w:p>
    <w:p w:rsidR="0007127A" w:rsidRDefault="001F577C" w:rsidP="00FC6D85">
      <w:pPr>
        <w:pStyle w:val="21"/>
        <w:jc w:val="left"/>
        <w:rPr>
          <w:sz w:val="24"/>
          <w:szCs w:val="24"/>
        </w:rPr>
      </w:pPr>
      <w:r w:rsidRPr="00CC56DD">
        <w:rPr>
          <w:bCs/>
        </w:rPr>
        <w:t>–</w:t>
      </w:r>
      <w:r w:rsidR="0007127A">
        <w:rPr>
          <w:sz w:val="24"/>
          <w:szCs w:val="24"/>
        </w:rPr>
        <w:t xml:space="preserve"> А как бы вы сформулировали тему сегодняшнего урока? (Совместные действия с обыкновенными и десятичными дроб</w:t>
      </w:r>
      <w:r w:rsidR="0007127A">
        <w:rPr>
          <w:sz w:val="24"/>
          <w:szCs w:val="24"/>
        </w:rPr>
        <w:t>я</w:t>
      </w:r>
      <w:r w:rsidR="0007127A">
        <w:rPr>
          <w:sz w:val="24"/>
          <w:szCs w:val="24"/>
        </w:rPr>
        <w:t>ми)</w:t>
      </w:r>
    </w:p>
    <w:p w:rsidR="00D523CD" w:rsidRDefault="00D523CD" w:rsidP="00FC6D85">
      <w:pPr>
        <w:pStyle w:val="21"/>
        <w:jc w:val="left"/>
        <w:rPr>
          <w:sz w:val="24"/>
          <w:szCs w:val="24"/>
        </w:rPr>
      </w:pPr>
    </w:p>
    <w:p w:rsidR="0007127A" w:rsidRDefault="0007127A" w:rsidP="00FC6D85">
      <w:pPr>
        <w:pStyle w:val="ae"/>
        <w:numPr>
          <w:ilvl w:val="0"/>
          <w:numId w:val="12"/>
        </w:numPr>
        <w:jc w:val="left"/>
        <w:rPr>
          <w:b/>
          <w:i/>
          <w:sz w:val="24"/>
          <w:szCs w:val="24"/>
        </w:rPr>
      </w:pPr>
      <w:r w:rsidRPr="00CC56DD">
        <w:rPr>
          <w:b/>
          <w:i/>
          <w:sz w:val="24"/>
          <w:szCs w:val="24"/>
        </w:rPr>
        <w:t>Реализация построенного проекта</w:t>
      </w:r>
    </w:p>
    <w:p w:rsidR="00E06244" w:rsidRDefault="0007127A" w:rsidP="00FC6D85">
      <w:pPr>
        <w:pStyle w:val="21"/>
        <w:jc w:val="left"/>
      </w:pPr>
      <w:r w:rsidRPr="00CC56DD">
        <w:rPr>
          <w:sz w:val="24"/>
          <w:szCs w:val="24"/>
        </w:rPr>
        <w:t xml:space="preserve">- Сегодня вы будете работать в группах. </w:t>
      </w:r>
      <w:r>
        <w:rPr>
          <w:sz w:val="24"/>
          <w:szCs w:val="24"/>
        </w:rPr>
        <w:t>Каждая группа – это од</w:t>
      </w:r>
      <w:r w:rsidR="005331C2">
        <w:rPr>
          <w:sz w:val="24"/>
          <w:szCs w:val="24"/>
        </w:rPr>
        <w:t>ин</w:t>
      </w:r>
      <w:r>
        <w:rPr>
          <w:sz w:val="24"/>
          <w:szCs w:val="24"/>
        </w:rPr>
        <w:t xml:space="preserve"> ряд. </w:t>
      </w:r>
      <w:r w:rsidR="00E06244">
        <w:t>(</w:t>
      </w:r>
      <w:r w:rsidR="00E06244" w:rsidRPr="005331C2">
        <w:rPr>
          <w:b/>
        </w:rPr>
        <w:t>Слайд</w:t>
      </w:r>
      <w:r w:rsidR="00A4106F">
        <w:rPr>
          <w:b/>
        </w:rPr>
        <w:t xml:space="preserve"> 4</w:t>
      </w:r>
      <w:r w:rsidR="00E06244">
        <w:t>)</w:t>
      </w:r>
    </w:p>
    <w:p w:rsidR="00E10912" w:rsidRDefault="00E10912" w:rsidP="00FC6D85">
      <w:pPr>
        <w:spacing w:before="0" w:line="240" w:lineRule="auto"/>
      </w:pPr>
      <w:r w:rsidRPr="00CC56DD">
        <w:t>– Найдите значения выражений:</w:t>
      </w:r>
      <w:r>
        <w:t xml:space="preserve"> </w:t>
      </w:r>
    </w:p>
    <w:p w:rsidR="00E10912" w:rsidRPr="00CC56DD" w:rsidRDefault="00E10912" w:rsidP="00FC6D85">
      <w:pPr>
        <w:spacing w:before="0" w:line="240" w:lineRule="auto"/>
      </w:pPr>
      <w:r>
        <w:t xml:space="preserve">1 ряд: </w:t>
      </w:r>
      <w:r w:rsidRPr="00CC56DD">
        <w:rPr>
          <w:position w:val="-20"/>
        </w:rPr>
        <w:object w:dxaOrig="36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27pt" o:ole="">
            <v:imagedata r:id="rId9" o:title=""/>
          </v:shape>
          <o:OLEObject Type="Embed" ProgID="Equation.3" ShapeID="_x0000_i1025" DrawAspect="Content" ObjectID="_1841589151" r:id="rId10"/>
        </w:object>
      </w:r>
      <w:r>
        <w:t xml:space="preserve"> + 6,2; </w:t>
      </w:r>
      <w:r w:rsidRPr="00CC56DD">
        <w:t xml:space="preserve">0,15 · </w:t>
      </w:r>
      <w:r w:rsidRPr="00CC56DD">
        <w:rPr>
          <w:position w:val="-20"/>
        </w:rPr>
        <w:object w:dxaOrig="200" w:dyaOrig="520">
          <v:shape id="_x0000_i1026" type="#_x0000_t75" style="width:9.75pt;height:26.25pt" o:ole="">
            <v:imagedata r:id="rId11" o:title=""/>
          </v:shape>
          <o:OLEObject Type="Embed" ProgID="Equation.3" ShapeID="_x0000_i1026" DrawAspect="Content" ObjectID="_1841589152" r:id="rId12"/>
        </w:object>
      </w:r>
      <w:r w:rsidRPr="00CC56DD">
        <w:t xml:space="preserve">; </w:t>
      </w:r>
      <w:r w:rsidR="00FD3F1E">
        <w:tab/>
      </w:r>
      <w:r w:rsidR="00FD3F1E">
        <w:tab/>
      </w:r>
      <w:r>
        <w:t xml:space="preserve">2 ряд: </w:t>
      </w:r>
      <w:r w:rsidRPr="00CC56DD">
        <w:rPr>
          <w:position w:val="-20"/>
        </w:rPr>
        <w:object w:dxaOrig="520" w:dyaOrig="540">
          <v:shape id="_x0000_i1027" type="#_x0000_t75" style="width:26.25pt;height:27pt" o:ole="">
            <v:imagedata r:id="rId13" o:title=""/>
          </v:shape>
          <o:OLEObject Type="Embed" ProgID="Equation.3" ShapeID="_x0000_i1027" DrawAspect="Content" ObjectID="_1841589153" r:id="rId14"/>
        </w:object>
      </w:r>
      <w:r>
        <w:t>1,</w:t>
      </w:r>
      <w:r w:rsidR="0092115C">
        <w:t>4</w:t>
      </w:r>
      <w:r>
        <w:t xml:space="preserve">; </w:t>
      </w:r>
      <w:r w:rsidRPr="00CC56DD">
        <w:t xml:space="preserve">0,8 : </w:t>
      </w:r>
      <w:r w:rsidRPr="00CC56DD">
        <w:rPr>
          <w:position w:val="-20"/>
        </w:rPr>
        <w:object w:dxaOrig="320" w:dyaOrig="540">
          <v:shape id="_x0000_i1028" type="#_x0000_t75" style="width:15.75pt;height:27pt" o:ole="">
            <v:imagedata r:id="rId15" o:title=""/>
          </v:shape>
          <o:OLEObject Type="Embed" ProgID="Equation.3" ShapeID="_x0000_i1028" DrawAspect="Content" ObjectID="_1841589154" r:id="rId16"/>
        </w:object>
      </w:r>
      <w:r>
        <w:t xml:space="preserve">; </w:t>
      </w:r>
      <w:r w:rsidR="00FD3F1E">
        <w:tab/>
      </w:r>
      <w:r w:rsidR="00FD3F1E">
        <w:tab/>
      </w:r>
      <w:r>
        <w:t xml:space="preserve">3 ряд: </w:t>
      </w:r>
      <w:r w:rsidRPr="00993957">
        <w:rPr>
          <w:position w:val="-14"/>
        </w:rPr>
        <w:object w:dxaOrig="499" w:dyaOrig="420">
          <v:shape id="_x0000_i1029" type="#_x0000_t75" style="width:24.75pt;height:21pt" o:ole="">
            <v:imagedata r:id="rId17" o:title=""/>
          </v:shape>
          <o:OLEObject Type="Embed" ProgID="Equation.3" ShapeID="_x0000_i1029" DrawAspect="Content" ObjectID="_1841589155" r:id="rId18"/>
        </w:object>
      </w:r>
      <w:r>
        <w:t>2,</w:t>
      </w:r>
      <w:r w:rsidR="0092115C">
        <w:t>6</w:t>
      </w:r>
      <w:r>
        <w:t xml:space="preserve">; </w:t>
      </w:r>
      <w:r w:rsidRPr="00CC56DD">
        <w:t>0,</w:t>
      </w:r>
      <w:r>
        <w:t>2</w:t>
      </w:r>
      <w:r w:rsidRPr="00CC56DD">
        <w:t xml:space="preserve">5 · </w:t>
      </w:r>
      <w:r w:rsidRPr="00993957">
        <w:rPr>
          <w:position w:val="-14"/>
        </w:rPr>
        <w:object w:dxaOrig="180" w:dyaOrig="420">
          <v:shape id="_x0000_i1030" type="#_x0000_t75" style="width:9pt;height:21pt" o:ole="">
            <v:imagedata r:id="rId19" o:title=""/>
          </v:shape>
          <o:OLEObject Type="Embed" ProgID="Equation.3" ShapeID="_x0000_i1030" DrawAspect="Content" ObjectID="_1841589156" r:id="rId20"/>
        </w:object>
      </w:r>
    </w:p>
    <w:p w:rsidR="005331C2" w:rsidRPr="005331C2" w:rsidRDefault="00E10912" w:rsidP="00FC6D85">
      <w:pPr>
        <w:spacing w:before="0" w:line="240" w:lineRule="auto"/>
        <w:rPr>
          <w:i/>
          <w:u w:val="single"/>
        </w:rPr>
      </w:pPr>
      <w:r w:rsidRPr="005331C2">
        <w:rPr>
          <w:i/>
          <w:u w:val="single"/>
        </w:rPr>
        <w:lastRenderedPageBreak/>
        <w:t>Задани</w:t>
      </w:r>
      <w:r w:rsidR="005331C2" w:rsidRPr="005331C2">
        <w:rPr>
          <w:i/>
          <w:u w:val="single"/>
        </w:rPr>
        <w:t>е</w:t>
      </w:r>
      <w:r w:rsidRPr="005331C2">
        <w:rPr>
          <w:i/>
          <w:u w:val="single"/>
        </w:rPr>
        <w:t xml:space="preserve"> </w:t>
      </w:r>
      <w:r w:rsidR="005331C2" w:rsidRPr="005331C2">
        <w:rPr>
          <w:i/>
          <w:u w:val="single"/>
        </w:rPr>
        <w:t>группам</w:t>
      </w:r>
      <w:r w:rsidRPr="005331C2">
        <w:rPr>
          <w:i/>
          <w:u w:val="single"/>
        </w:rPr>
        <w:t xml:space="preserve">: </w:t>
      </w:r>
    </w:p>
    <w:p w:rsidR="00E06244" w:rsidRDefault="005331C2" w:rsidP="00FC6D85">
      <w:pPr>
        <w:spacing w:before="0" w:line="240" w:lineRule="auto"/>
      </w:pPr>
      <w:r>
        <w:t>Найдите значения выражений, сначала переведя обе дроби в десятичные, а потом – в обыкновенные. Обсудите в группе и сделайте вывод, какие де</w:t>
      </w:r>
      <w:r>
        <w:t>й</w:t>
      </w:r>
      <w:r>
        <w:t xml:space="preserve">ствия с какими дробями </w:t>
      </w:r>
      <w:r w:rsidR="00232E03">
        <w:t xml:space="preserve">удобнее и быстрее выполнять и почему. </w:t>
      </w:r>
      <w:r w:rsidR="00E06244" w:rsidRPr="00CC56DD">
        <w:t xml:space="preserve">На выполнение </w:t>
      </w:r>
      <w:r w:rsidR="00232E03">
        <w:t xml:space="preserve">действий </w:t>
      </w:r>
      <w:r>
        <w:t xml:space="preserve">дается </w:t>
      </w:r>
      <w:r w:rsidR="00E06244" w:rsidRPr="00CC56DD">
        <w:t>3 м</w:t>
      </w:r>
      <w:r w:rsidR="00E06244" w:rsidRPr="00CC56DD">
        <w:t>и</w:t>
      </w:r>
      <w:r w:rsidR="00E06244" w:rsidRPr="00CC56DD">
        <w:t>нуты</w:t>
      </w:r>
      <w:r w:rsidR="00232E03">
        <w:t xml:space="preserve"> и еще 2 минуты – на обсуждение</w:t>
      </w:r>
      <w:r w:rsidR="00E06244" w:rsidRPr="00CC56DD">
        <w:t xml:space="preserve">. </w:t>
      </w:r>
    </w:p>
    <w:p w:rsidR="00E10912" w:rsidRPr="00941473" w:rsidRDefault="00E10912" w:rsidP="00FC6D85">
      <w:pPr>
        <w:pStyle w:val="21"/>
        <w:jc w:val="left"/>
        <w:rPr>
          <w:sz w:val="12"/>
          <w:szCs w:val="24"/>
        </w:rPr>
      </w:pPr>
    </w:p>
    <w:p w:rsidR="00387200" w:rsidRDefault="0007127A" w:rsidP="00FC6D85">
      <w:pPr>
        <w:pStyle w:val="21"/>
        <w:jc w:val="left"/>
        <w:rPr>
          <w:sz w:val="24"/>
          <w:szCs w:val="24"/>
        </w:rPr>
      </w:pPr>
      <w:r w:rsidRPr="00CC56DD">
        <w:rPr>
          <w:sz w:val="24"/>
          <w:szCs w:val="24"/>
        </w:rPr>
        <w:t>После выполнения, группы пре</w:t>
      </w:r>
      <w:r w:rsidRPr="00CC56DD">
        <w:rPr>
          <w:sz w:val="24"/>
          <w:szCs w:val="24"/>
        </w:rPr>
        <w:t>д</w:t>
      </w:r>
      <w:r w:rsidRPr="00CC56DD">
        <w:rPr>
          <w:sz w:val="24"/>
          <w:szCs w:val="24"/>
        </w:rPr>
        <w:t xml:space="preserve">ставляют </w:t>
      </w:r>
      <w:r w:rsidR="00E10912">
        <w:rPr>
          <w:sz w:val="24"/>
          <w:szCs w:val="24"/>
        </w:rPr>
        <w:t>ответы</w:t>
      </w:r>
      <w:r w:rsidRPr="00CC56DD">
        <w:rPr>
          <w:sz w:val="24"/>
          <w:szCs w:val="24"/>
        </w:rPr>
        <w:t>.</w:t>
      </w:r>
    </w:p>
    <w:p w:rsidR="00387200" w:rsidRDefault="00387200" w:rsidP="00FC6D85">
      <w:pPr>
        <w:pStyle w:val="21"/>
        <w:jc w:val="left"/>
        <w:rPr>
          <w:sz w:val="24"/>
          <w:szCs w:val="24"/>
        </w:rPr>
      </w:pPr>
      <w:r>
        <w:rPr>
          <w:sz w:val="24"/>
          <w:szCs w:val="24"/>
        </w:rPr>
        <w:t>Ответы проверяются (</w:t>
      </w:r>
      <w:r w:rsidR="00E06244" w:rsidRPr="005331C2">
        <w:rPr>
          <w:b/>
          <w:sz w:val="24"/>
          <w:szCs w:val="24"/>
        </w:rPr>
        <w:t>Слайд</w:t>
      </w:r>
      <w:r w:rsidR="00A4106F">
        <w:rPr>
          <w:b/>
          <w:sz w:val="24"/>
          <w:szCs w:val="24"/>
        </w:rPr>
        <w:t xml:space="preserve"> 4 - анимация</w:t>
      </w:r>
      <w:r>
        <w:rPr>
          <w:sz w:val="24"/>
          <w:szCs w:val="24"/>
        </w:rPr>
        <w:t>)</w:t>
      </w:r>
    </w:p>
    <w:p w:rsidR="00E10912" w:rsidRPr="00941473" w:rsidRDefault="00E10912" w:rsidP="00FC6D85">
      <w:pPr>
        <w:pStyle w:val="21"/>
        <w:jc w:val="left"/>
        <w:rPr>
          <w:sz w:val="10"/>
          <w:szCs w:val="24"/>
        </w:rPr>
      </w:pPr>
    </w:p>
    <w:p w:rsidR="0007127A" w:rsidRDefault="0007127A" w:rsidP="00FC6D85">
      <w:pPr>
        <w:spacing w:before="0" w:line="240" w:lineRule="auto"/>
      </w:pPr>
      <w:r w:rsidRPr="00CC56DD">
        <w:t xml:space="preserve">– В соответствии с планом, что </w:t>
      </w:r>
      <w:r w:rsidR="00E10912">
        <w:t>вы делали</w:t>
      </w:r>
      <w:r w:rsidRPr="00CC56DD">
        <w:t>? (</w:t>
      </w:r>
      <w:r w:rsidR="00E10912">
        <w:t>Приводили обе дроби к одному виду и выполняли де</w:t>
      </w:r>
      <w:r w:rsidR="00E10912">
        <w:t>й</w:t>
      </w:r>
      <w:r w:rsidR="00E10912">
        <w:t>ствие</w:t>
      </w:r>
      <w:r w:rsidRPr="00CC56DD">
        <w:t>)</w:t>
      </w:r>
      <w:r w:rsidR="00232E03">
        <w:t>.</w:t>
      </w:r>
    </w:p>
    <w:p w:rsidR="00232E03" w:rsidRDefault="00232E03" w:rsidP="00FC6D85">
      <w:pPr>
        <w:spacing w:before="0" w:line="240" w:lineRule="auto"/>
      </w:pPr>
      <w:r w:rsidRPr="00CC56DD">
        <w:t>–</w:t>
      </w:r>
      <w:r>
        <w:t xml:space="preserve"> Какие выводы вы сделали при выполнении работы? </w:t>
      </w:r>
    </w:p>
    <w:p w:rsidR="00232E03" w:rsidRPr="00CC56DD" w:rsidRDefault="00232E03" w:rsidP="00FC6D85">
      <w:pPr>
        <w:spacing w:before="0" w:line="240" w:lineRule="auto"/>
      </w:pPr>
      <w:r>
        <w:t>Учащиеся обосновывают выбор вида дробей в зависимости от выполняемого действия. Если возникают затруднения при формулировке выводов, уч</w:t>
      </w:r>
      <w:r>
        <w:t>и</w:t>
      </w:r>
      <w:r>
        <w:t>телем организовывается подводящий диалог:</w:t>
      </w:r>
    </w:p>
    <w:p w:rsidR="00AC1A6E" w:rsidRPr="00CC56DD" w:rsidRDefault="00AC1A6E" w:rsidP="00FC6D85">
      <w:pPr>
        <w:spacing w:before="0" w:line="240" w:lineRule="auto"/>
      </w:pPr>
      <w:r w:rsidRPr="00103519">
        <w:rPr>
          <w:u w:val="single"/>
        </w:rPr>
        <w:t>Вопросы</w:t>
      </w:r>
      <w:r w:rsidRPr="00CC56DD">
        <w:t>:</w:t>
      </w:r>
    </w:p>
    <w:p w:rsidR="00AC1A6E" w:rsidRPr="00CC56DD" w:rsidRDefault="00232E03" w:rsidP="00FC6D85">
      <w:pPr>
        <w:spacing w:before="0" w:line="240" w:lineRule="auto"/>
      </w:pPr>
      <w:r>
        <w:rPr>
          <w:i/>
        </w:rPr>
        <w:t>1 ряду:</w:t>
      </w:r>
    </w:p>
    <w:p w:rsidR="00BB6B2A" w:rsidRDefault="00BB6B2A" w:rsidP="00FC6D85">
      <w:pPr>
        <w:spacing w:before="0" w:line="240" w:lineRule="auto"/>
      </w:pPr>
      <w:r w:rsidRPr="00CC56DD">
        <w:t xml:space="preserve">– </w:t>
      </w:r>
      <w:r w:rsidR="00232E03">
        <w:t>В каких дробях получилось быстрее и удобнее выполнить сложение</w:t>
      </w:r>
      <w:r w:rsidRPr="00CC56DD">
        <w:t>? (</w:t>
      </w:r>
      <w:r w:rsidR="00232E03">
        <w:t>В десятичных, т.к. не нужно приводить к общему знаменателю, складываем, как натуральные числа</w:t>
      </w:r>
      <w:r w:rsidRPr="00CC56DD">
        <w:t>.)</w:t>
      </w:r>
    </w:p>
    <w:p w:rsidR="00232E03" w:rsidRDefault="00232E03" w:rsidP="00FC6D85">
      <w:pPr>
        <w:spacing w:before="0" w:line="240" w:lineRule="auto"/>
      </w:pPr>
      <w:r w:rsidRPr="00CC56DD">
        <w:t>–</w:t>
      </w:r>
      <w:r>
        <w:t xml:space="preserve"> Всегда ли во</w:t>
      </w:r>
      <w:r w:rsidR="00F415A5">
        <w:t>зможно выполнить переход к десятичным дробям? (Нет).</w:t>
      </w:r>
    </w:p>
    <w:p w:rsidR="00F415A5" w:rsidRPr="00CC56DD" w:rsidRDefault="00F415A5" w:rsidP="00FC6D85">
      <w:pPr>
        <w:spacing w:before="0" w:line="240" w:lineRule="auto"/>
      </w:pPr>
      <w:r w:rsidRPr="00CC56DD">
        <w:t>–</w:t>
      </w:r>
      <w:r>
        <w:t xml:space="preserve"> Как действовать в этом случае? (Выполнять действия с обыкновенными дробями).</w:t>
      </w:r>
    </w:p>
    <w:p w:rsidR="00AC1A6E" w:rsidRPr="00CC56DD" w:rsidRDefault="00232E03" w:rsidP="00FC6D85">
      <w:pPr>
        <w:spacing w:before="0" w:line="240" w:lineRule="auto"/>
      </w:pPr>
      <w:r>
        <w:rPr>
          <w:i/>
        </w:rPr>
        <w:t>2</w:t>
      </w:r>
      <w:r w:rsidR="000B0A94" w:rsidRPr="00103519">
        <w:rPr>
          <w:i/>
        </w:rPr>
        <w:t xml:space="preserve"> </w:t>
      </w:r>
      <w:r>
        <w:rPr>
          <w:i/>
        </w:rPr>
        <w:t>ряду:</w:t>
      </w:r>
    </w:p>
    <w:p w:rsidR="00232E03" w:rsidRDefault="00232E03" w:rsidP="00232E03">
      <w:pPr>
        <w:spacing w:before="0" w:line="240" w:lineRule="auto"/>
      </w:pPr>
      <w:r w:rsidRPr="00CC56DD">
        <w:t xml:space="preserve">– </w:t>
      </w:r>
      <w:r>
        <w:t>В каких дробях получилось быстрее и удобнее выполнить деление</w:t>
      </w:r>
      <w:r w:rsidRPr="00CC56DD">
        <w:t>? (</w:t>
      </w:r>
      <w:r>
        <w:t>В обыкновенных, т.к. не нужно делить в столбик, легко пользуемся сокращением дроби.</w:t>
      </w:r>
      <w:r w:rsidRPr="00CC56DD">
        <w:t>)</w:t>
      </w:r>
    </w:p>
    <w:p w:rsidR="00232E03" w:rsidRPr="00CC56DD" w:rsidRDefault="00232E03" w:rsidP="00232E03">
      <w:pPr>
        <w:spacing w:before="0" w:line="240" w:lineRule="auto"/>
      </w:pPr>
      <w:r>
        <w:rPr>
          <w:i/>
        </w:rPr>
        <w:t>3</w:t>
      </w:r>
      <w:r w:rsidRPr="00103519">
        <w:rPr>
          <w:i/>
        </w:rPr>
        <w:t xml:space="preserve"> </w:t>
      </w:r>
      <w:r>
        <w:rPr>
          <w:i/>
        </w:rPr>
        <w:t>ряду:</w:t>
      </w:r>
    </w:p>
    <w:p w:rsidR="00232E03" w:rsidRDefault="00232E03" w:rsidP="00232E03">
      <w:pPr>
        <w:spacing w:before="0" w:line="240" w:lineRule="auto"/>
      </w:pPr>
      <w:r w:rsidRPr="00CC56DD">
        <w:t xml:space="preserve">– </w:t>
      </w:r>
      <w:r>
        <w:t>В каких дробях получилось быстрее и удобнее выполнить вычитание</w:t>
      </w:r>
      <w:r w:rsidRPr="00CC56DD">
        <w:t>? (</w:t>
      </w:r>
      <w:r>
        <w:t>В десятичных, т.к. не нужно приводить к общему знаменателю, вычитаем, как натуральные числа</w:t>
      </w:r>
      <w:r w:rsidRPr="00CC56DD">
        <w:t>.)</w:t>
      </w:r>
    </w:p>
    <w:p w:rsidR="00232E03" w:rsidRPr="00941473" w:rsidRDefault="00232E03" w:rsidP="00232E03">
      <w:pPr>
        <w:spacing w:before="0" w:line="240" w:lineRule="auto"/>
        <w:rPr>
          <w:sz w:val="4"/>
        </w:rPr>
      </w:pPr>
    </w:p>
    <w:p w:rsidR="00BB6B2A" w:rsidRPr="00CC56DD" w:rsidRDefault="00BB6B2A" w:rsidP="00CC56DD">
      <w:pPr>
        <w:spacing w:before="0" w:line="240" w:lineRule="auto"/>
      </w:pPr>
      <w:r w:rsidRPr="00CC56DD">
        <w:t xml:space="preserve">– Сделаем </w:t>
      </w:r>
      <w:r w:rsidR="00232E03">
        <w:t xml:space="preserve">общий </w:t>
      </w:r>
      <w:r w:rsidRPr="00CC56DD">
        <w:t>вывод</w:t>
      </w:r>
      <w:r w:rsidR="00232E03">
        <w:t xml:space="preserve">. </w:t>
      </w:r>
      <w:r w:rsidRPr="00CC56DD">
        <w:t>Как выполнить совместные действия с обыкновенными и десятичными дробями? (Надо перевести все дроби либо в обыкн</w:t>
      </w:r>
      <w:r w:rsidRPr="00CC56DD">
        <w:t>о</w:t>
      </w:r>
      <w:r w:rsidRPr="00CC56DD">
        <w:t>венные, либо в десятичные</w:t>
      </w:r>
      <w:r w:rsidR="00F415A5">
        <w:t>, когда это возможно</w:t>
      </w:r>
      <w:r w:rsidRPr="00CC56DD">
        <w:t>)</w:t>
      </w:r>
    </w:p>
    <w:p w:rsidR="00AC1A6E" w:rsidRDefault="005152DE" w:rsidP="00CC56DD">
      <w:pPr>
        <w:spacing w:before="0" w:line="240" w:lineRule="auto"/>
      </w:pPr>
      <w:r>
        <w:t>Учитель вывешивает на доску эталон Д-</w:t>
      </w:r>
      <w:r w:rsidR="00232E03">
        <w:t>2</w:t>
      </w:r>
      <w:r>
        <w:t>.</w:t>
      </w:r>
    </w:p>
    <w:p w:rsidR="00E10912" w:rsidRDefault="00232E03" w:rsidP="00CC56DD">
      <w:pPr>
        <w:spacing w:before="0" w:line="240" w:lineRule="auto"/>
      </w:pPr>
      <w:r w:rsidRPr="00CC56DD">
        <w:t>–</w:t>
      </w:r>
      <w:r>
        <w:t xml:space="preserve"> </w:t>
      </w:r>
      <w:r w:rsidR="00E10912">
        <w:t>Какие действия с каким дробями удобнее выполнять? (Сложение и вычитание – с десятичными, умножение и деление с обыкновенными)</w:t>
      </w:r>
    </w:p>
    <w:p w:rsidR="00E10912" w:rsidRDefault="00E10912" w:rsidP="00E10912">
      <w:pPr>
        <w:spacing w:before="0" w:line="240" w:lineRule="auto"/>
      </w:pPr>
      <w:r>
        <w:t>Учитель вывешивает на доску эталон Д-</w:t>
      </w:r>
      <w:r w:rsidR="00F415A5">
        <w:t>3</w:t>
      </w:r>
      <w:r>
        <w:t>.</w:t>
      </w:r>
    </w:p>
    <w:p w:rsidR="00F415A5" w:rsidRDefault="00F415A5" w:rsidP="00E10912">
      <w:pPr>
        <w:spacing w:before="0" w:line="240" w:lineRule="auto"/>
      </w:pPr>
      <w:r w:rsidRPr="00CC56DD">
        <w:t>–</w:t>
      </w:r>
      <w:r>
        <w:t xml:space="preserve"> Какую цель мы ставили? (С</w:t>
      </w:r>
      <w:r w:rsidRPr="00CC56DD">
        <w:t xml:space="preserve">оставить алгоритм, с помощью которого можно </w:t>
      </w:r>
      <w:r>
        <w:t>быстро выполнять со</w:t>
      </w:r>
      <w:r>
        <w:t>в</w:t>
      </w:r>
      <w:r>
        <w:t>местные действия с обыкновенными и десятичными дробями.)</w:t>
      </w:r>
    </w:p>
    <w:p w:rsidR="00550CFA" w:rsidRDefault="00F415A5" w:rsidP="00CC56DD">
      <w:pPr>
        <w:pStyle w:val="21"/>
        <w:jc w:val="left"/>
        <w:rPr>
          <w:sz w:val="24"/>
          <w:szCs w:val="24"/>
        </w:rPr>
      </w:pPr>
      <w:r w:rsidRPr="00CC56DD">
        <w:t xml:space="preserve">– </w:t>
      </w:r>
      <w:r w:rsidR="008B4F6F">
        <w:rPr>
          <w:sz w:val="24"/>
          <w:szCs w:val="24"/>
        </w:rPr>
        <w:t xml:space="preserve"> Достигли вы цели? (Да.)</w:t>
      </w:r>
    </w:p>
    <w:p w:rsidR="00F415A5" w:rsidRDefault="00F415A5" w:rsidP="00FC6D85">
      <w:pPr>
        <w:pStyle w:val="21"/>
        <w:jc w:val="left"/>
        <w:rPr>
          <w:sz w:val="24"/>
          <w:szCs w:val="24"/>
        </w:rPr>
      </w:pPr>
      <w:r w:rsidRPr="00CC56DD">
        <w:t>–</w:t>
      </w:r>
      <w:r>
        <w:t xml:space="preserve"> Оцените свою работу на этом этапе, поставьте себе баллы за выполнение работы в группах.</w:t>
      </w:r>
    </w:p>
    <w:p w:rsidR="00387200" w:rsidRPr="00E24C9F" w:rsidRDefault="00387200" w:rsidP="00FC6D85">
      <w:pPr>
        <w:spacing w:before="0" w:line="240" w:lineRule="auto"/>
        <w:rPr>
          <w:b/>
          <w:i/>
        </w:rPr>
      </w:pPr>
      <w:r w:rsidRPr="00E24C9F">
        <w:rPr>
          <w:b/>
          <w:i/>
        </w:rPr>
        <w:t>Заполнение второго столбца в карточке самооценки.</w:t>
      </w:r>
    </w:p>
    <w:p w:rsidR="00FD1554" w:rsidRDefault="00FD1554" w:rsidP="00FC6D85">
      <w:pPr>
        <w:pStyle w:val="21"/>
        <w:jc w:val="left"/>
        <w:rPr>
          <w:sz w:val="24"/>
          <w:szCs w:val="24"/>
        </w:rPr>
      </w:pPr>
      <w:r w:rsidRPr="00CC56DD">
        <w:rPr>
          <w:sz w:val="24"/>
          <w:szCs w:val="24"/>
        </w:rPr>
        <w:t>- Какой следующий шаг вы должны выполнить? (Потренироваться</w:t>
      </w:r>
      <w:r w:rsidR="008B4F6F">
        <w:rPr>
          <w:sz w:val="24"/>
          <w:szCs w:val="24"/>
        </w:rPr>
        <w:t xml:space="preserve"> в нахождении значения выражений, которые содержат десятичные и обыкновенные дроби.</w:t>
      </w:r>
      <w:r w:rsidRPr="00CC56DD">
        <w:rPr>
          <w:sz w:val="24"/>
          <w:szCs w:val="24"/>
        </w:rPr>
        <w:t>)</w:t>
      </w:r>
    </w:p>
    <w:p w:rsidR="00D523CD" w:rsidRDefault="00D523CD" w:rsidP="00FC6D85">
      <w:pPr>
        <w:pStyle w:val="21"/>
        <w:jc w:val="left"/>
        <w:rPr>
          <w:sz w:val="24"/>
          <w:szCs w:val="24"/>
        </w:rPr>
      </w:pPr>
    </w:p>
    <w:p w:rsidR="00F415A5" w:rsidRDefault="00F415A5" w:rsidP="00FC6D85">
      <w:pPr>
        <w:spacing w:before="0" w:line="240" w:lineRule="auto"/>
        <w:ind w:firstLine="567"/>
        <w:rPr>
          <w:b/>
          <w:bCs/>
          <w:i/>
        </w:rPr>
      </w:pPr>
      <w:r>
        <w:rPr>
          <w:b/>
          <w:bCs/>
          <w:i/>
        </w:rPr>
        <w:t>ФИЗКУЛЬ</w:t>
      </w:r>
      <w:r w:rsidR="00A4106F">
        <w:rPr>
          <w:b/>
          <w:bCs/>
          <w:i/>
        </w:rPr>
        <w:t>Т</w:t>
      </w:r>
      <w:r>
        <w:rPr>
          <w:b/>
          <w:bCs/>
          <w:i/>
        </w:rPr>
        <w:t>МИНУТКА</w:t>
      </w:r>
    </w:p>
    <w:p w:rsidR="00D523CD" w:rsidRDefault="00D523CD" w:rsidP="00FC6D85">
      <w:pPr>
        <w:spacing w:before="0" w:line="240" w:lineRule="auto"/>
        <w:ind w:firstLine="567"/>
        <w:rPr>
          <w:b/>
          <w:bCs/>
          <w:i/>
        </w:rPr>
      </w:pPr>
    </w:p>
    <w:p w:rsidR="001D347F" w:rsidRDefault="001D347F" w:rsidP="00FC6D85">
      <w:pPr>
        <w:pStyle w:val="ac"/>
        <w:numPr>
          <w:ilvl w:val="0"/>
          <w:numId w:val="12"/>
        </w:numPr>
        <w:spacing w:line="240" w:lineRule="auto"/>
        <w:rPr>
          <w:i/>
        </w:rPr>
      </w:pPr>
      <w:r w:rsidRPr="008B4F6F">
        <w:rPr>
          <w:i/>
        </w:rPr>
        <w:lastRenderedPageBreak/>
        <w:t>Первичное закрепление во внешней речи</w:t>
      </w:r>
    </w:p>
    <w:p w:rsidR="00E06244" w:rsidRDefault="00E06244" w:rsidP="00FC6D85">
      <w:pPr>
        <w:spacing w:before="0" w:line="240" w:lineRule="auto"/>
        <w:rPr>
          <w:iCs/>
        </w:rPr>
      </w:pPr>
      <w:r>
        <w:rPr>
          <w:iCs/>
        </w:rPr>
        <w:t>- Давайте вернемся к нашему первому заданию – пробному действию и выполним его по тем правилам, которые мы с вами получили.</w:t>
      </w:r>
    </w:p>
    <w:p w:rsidR="00E06244" w:rsidRPr="00E06244" w:rsidRDefault="00E06244" w:rsidP="00FC6D85">
      <w:pPr>
        <w:spacing w:before="0" w:line="240" w:lineRule="auto"/>
        <w:rPr>
          <w:iCs/>
        </w:rPr>
      </w:pPr>
      <w:r>
        <w:rPr>
          <w:iCs/>
        </w:rPr>
        <w:t xml:space="preserve">Выполняют фронтально: </w:t>
      </w:r>
      <w:r w:rsidR="00F415A5">
        <w:rPr>
          <w:iCs/>
        </w:rPr>
        <w:t>учащиеся</w:t>
      </w:r>
      <w:r>
        <w:rPr>
          <w:iCs/>
        </w:rPr>
        <w:t xml:space="preserve"> проговаривают</w:t>
      </w:r>
      <w:r w:rsidR="00F415A5">
        <w:rPr>
          <w:iCs/>
        </w:rPr>
        <w:t xml:space="preserve"> действия,</w:t>
      </w:r>
      <w:r>
        <w:rPr>
          <w:iCs/>
        </w:rPr>
        <w:t xml:space="preserve"> учитель пишет на доске</w:t>
      </w:r>
      <w:r w:rsidR="00F415A5">
        <w:rPr>
          <w:iCs/>
        </w:rPr>
        <w:t>, учащиеся – в те</w:t>
      </w:r>
      <w:r w:rsidR="00F415A5">
        <w:rPr>
          <w:iCs/>
        </w:rPr>
        <w:t>т</w:t>
      </w:r>
      <w:r w:rsidR="00F415A5">
        <w:rPr>
          <w:iCs/>
        </w:rPr>
        <w:t>радях</w:t>
      </w:r>
      <w:r w:rsidR="00941473">
        <w:rPr>
          <w:iCs/>
        </w:rPr>
        <w:t xml:space="preserve">.  </w:t>
      </w:r>
    </w:p>
    <w:p w:rsidR="00B06183" w:rsidRDefault="001D347F" w:rsidP="00FC6D85">
      <w:pPr>
        <w:spacing w:before="0" w:line="240" w:lineRule="auto"/>
        <w:rPr>
          <w:u w:val="single"/>
        </w:rPr>
      </w:pPr>
      <w:r w:rsidRPr="00CC56DD">
        <w:rPr>
          <w:i/>
          <w:iCs/>
          <w:u w:val="single"/>
        </w:rPr>
        <w:t>№</w:t>
      </w:r>
      <w:r w:rsidR="008B4F6F">
        <w:rPr>
          <w:i/>
          <w:iCs/>
          <w:u w:val="single"/>
        </w:rPr>
        <w:t xml:space="preserve"> </w:t>
      </w:r>
      <w:r w:rsidRPr="008B4F6F">
        <w:rPr>
          <w:u w:val="single"/>
        </w:rPr>
        <w:t>1</w:t>
      </w:r>
      <w:r w:rsidR="00A16BEE">
        <w:rPr>
          <w:u w:val="single"/>
        </w:rPr>
        <w:t>79</w:t>
      </w:r>
      <w:r w:rsidRPr="008B4F6F">
        <w:rPr>
          <w:u w:val="single"/>
        </w:rPr>
        <w:t xml:space="preserve"> (</w:t>
      </w:r>
      <w:r w:rsidR="00A16BEE">
        <w:rPr>
          <w:u w:val="single"/>
        </w:rPr>
        <w:t>а, б</w:t>
      </w:r>
      <w:r w:rsidRPr="008B4F6F">
        <w:rPr>
          <w:u w:val="single"/>
        </w:rPr>
        <w:t>)</w:t>
      </w:r>
      <w:r w:rsidR="00A16BEE">
        <w:rPr>
          <w:u w:val="single"/>
        </w:rPr>
        <w:t xml:space="preserve"> </w:t>
      </w:r>
      <w:r w:rsidR="00F415A5">
        <w:rPr>
          <w:u w:val="single"/>
        </w:rPr>
        <w:t>–</w:t>
      </w:r>
      <w:r w:rsidR="00A16BEE">
        <w:rPr>
          <w:u w:val="single"/>
        </w:rPr>
        <w:t xml:space="preserve"> фронтально</w:t>
      </w:r>
    </w:p>
    <w:p w:rsidR="00F415A5" w:rsidRDefault="00F415A5" w:rsidP="00FC6D85">
      <w:pPr>
        <w:spacing w:before="0" w:line="240" w:lineRule="auto"/>
      </w:pPr>
      <w:r>
        <w:t>Выполните действия, представляя числа в наиболее удобном для вычисления виде.</w:t>
      </w:r>
    </w:p>
    <w:p w:rsidR="00F415A5" w:rsidRPr="00F415A5" w:rsidRDefault="00F415A5" w:rsidP="00FC6D85">
      <w:pPr>
        <w:spacing w:before="0" w:line="240" w:lineRule="auto"/>
        <w:rPr>
          <w:i/>
        </w:rPr>
      </w:pPr>
      <w:r>
        <w:t xml:space="preserve">а) </w:t>
      </w:r>
      <w:r w:rsidRPr="00F415A5">
        <w:rPr>
          <w:position w:val="-14"/>
        </w:rPr>
        <w:object w:dxaOrig="279" w:dyaOrig="420">
          <v:shape id="_x0000_i1031" type="#_x0000_t75" style="width:19.5pt;height:28.5pt" o:ole="">
            <v:imagedata r:id="rId21" o:title=""/>
          </v:shape>
          <o:OLEObject Type="Embed" ProgID="Equation.3" ShapeID="_x0000_i1031" DrawAspect="Content" ObjectID="_1841589157" r:id="rId22"/>
        </w:object>
      </w:r>
      <w:r>
        <w:t xml:space="preserve"> - 1,8</w:t>
      </w:r>
      <w:r>
        <w:tab/>
      </w:r>
      <w:r>
        <w:tab/>
        <w:t xml:space="preserve">б) 0,84 ∙ </w:t>
      </w:r>
      <w:r w:rsidR="002C2805" w:rsidRPr="00F415A5">
        <w:rPr>
          <w:position w:val="-14"/>
        </w:rPr>
        <w:object w:dxaOrig="200" w:dyaOrig="420">
          <v:shape id="_x0000_i1032" type="#_x0000_t75" style="width:17.25pt;height:27.75pt" o:ole="">
            <v:imagedata r:id="rId23" o:title=""/>
          </v:shape>
          <o:OLEObject Type="Embed" ProgID="Equation.3" ShapeID="_x0000_i1032" DrawAspect="Content" ObjectID="_1841589158" r:id="rId24"/>
        </w:object>
      </w:r>
    </w:p>
    <w:p w:rsidR="00350D70" w:rsidRDefault="00350D70" w:rsidP="00FC6D85">
      <w:pPr>
        <w:spacing w:before="0" w:line="240" w:lineRule="auto"/>
      </w:pPr>
      <w:r w:rsidRPr="00CC56DD">
        <w:t>Один из учащихся выходит к доске, остальные выполняют в тетрадях.</w:t>
      </w:r>
    </w:p>
    <w:p w:rsidR="00A16BEE" w:rsidRDefault="00A16BEE" w:rsidP="00FC6D85">
      <w:pPr>
        <w:spacing w:before="0" w:line="240" w:lineRule="auto"/>
      </w:pPr>
      <w:r>
        <w:t>Учащийся у доски проговаривает эталоны:</w:t>
      </w:r>
    </w:p>
    <w:p w:rsidR="00A16BEE" w:rsidRDefault="00A16BEE" w:rsidP="00FC6D85">
      <w:pPr>
        <w:spacing w:before="0" w:line="240" w:lineRule="auto"/>
        <w:ind w:firstLine="709"/>
      </w:pPr>
      <w:r>
        <w:t>- переход к одному виду дробей</w:t>
      </w:r>
    </w:p>
    <w:p w:rsidR="00A16BEE" w:rsidRDefault="00A16BEE" w:rsidP="00FC6D85">
      <w:pPr>
        <w:spacing w:before="0" w:line="240" w:lineRule="auto"/>
        <w:ind w:firstLine="709"/>
      </w:pPr>
      <w:r>
        <w:t>- переход к десятичной дроби или наоборот</w:t>
      </w:r>
    </w:p>
    <w:p w:rsidR="00A16BEE" w:rsidRDefault="00A16BEE" w:rsidP="00FC6D85">
      <w:pPr>
        <w:spacing w:before="0" w:line="240" w:lineRule="auto"/>
        <w:ind w:firstLine="709"/>
      </w:pPr>
      <w:r>
        <w:t>- выполнение действия с дробями</w:t>
      </w:r>
    </w:p>
    <w:p w:rsidR="00A16BEE" w:rsidRDefault="00A16BEE" w:rsidP="00FC6D85">
      <w:pPr>
        <w:spacing w:before="0" w:line="240" w:lineRule="auto"/>
        <w:rPr>
          <w:i/>
          <w:u w:val="single"/>
        </w:rPr>
      </w:pPr>
      <w:r w:rsidRPr="00CC56DD">
        <w:rPr>
          <w:i/>
          <w:iCs/>
          <w:u w:val="single"/>
        </w:rPr>
        <w:t>№</w:t>
      </w:r>
      <w:r>
        <w:rPr>
          <w:i/>
          <w:iCs/>
          <w:u w:val="single"/>
        </w:rPr>
        <w:t xml:space="preserve"> </w:t>
      </w:r>
      <w:r w:rsidRPr="008B4F6F">
        <w:rPr>
          <w:u w:val="single"/>
        </w:rPr>
        <w:t>1</w:t>
      </w:r>
      <w:r>
        <w:rPr>
          <w:u w:val="single"/>
        </w:rPr>
        <w:t>79</w:t>
      </w:r>
      <w:r w:rsidRPr="008B4F6F">
        <w:rPr>
          <w:u w:val="single"/>
        </w:rPr>
        <w:t xml:space="preserve"> (</w:t>
      </w:r>
      <w:r>
        <w:rPr>
          <w:u w:val="single"/>
        </w:rPr>
        <w:t>в, г</w:t>
      </w:r>
      <w:r w:rsidRPr="008B4F6F">
        <w:rPr>
          <w:u w:val="single"/>
        </w:rPr>
        <w:t>)</w:t>
      </w:r>
      <w:r>
        <w:rPr>
          <w:u w:val="single"/>
        </w:rPr>
        <w:t xml:space="preserve"> – в парах</w:t>
      </w:r>
    </w:p>
    <w:p w:rsidR="00A16BEE" w:rsidRDefault="00A16BEE" w:rsidP="00FC6D85">
      <w:pPr>
        <w:spacing w:before="0" w:line="240" w:lineRule="auto"/>
      </w:pPr>
      <w:r>
        <w:t>Учащиеся работают в парах, по</w:t>
      </w:r>
      <w:r w:rsidR="002C2805">
        <w:t xml:space="preserve"> </w:t>
      </w:r>
      <w:r>
        <w:t xml:space="preserve">очереди </w:t>
      </w:r>
      <w:r w:rsidR="002C2805">
        <w:t xml:space="preserve">друг другу </w:t>
      </w:r>
      <w:r>
        <w:t>проговаривая этапы своей деятельности.</w:t>
      </w:r>
    </w:p>
    <w:p w:rsidR="002C2805" w:rsidRPr="00F415A5" w:rsidRDefault="002C2805" w:rsidP="00FC6D85">
      <w:pPr>
        <w:spacing w:before="0" w:line="240" w:lineRule="auto"/>
        <w:rPr>
          <w:i/>
        </w:rPr>
      </w:pPr>
      <w:r>
        <w:t xml:space="preserve">в) 2,2 : </w:t>
      </w:r>
      <w:r w:rsidRPr="00F415A5">
        <w:rPr>
          <w:position w:val="-14"/>
        </w:rPr>
        <w:object w:dxaOrig="240" w:dyaOrig="420">
          <v:shape id="_x0000_i1033" type="#_x0000_t75" style="width:20.25pt;height:34.5pt" o:ole="">
            <v:imagedata r:id="rId25" o:title=""/>
          </v:shape>
          <o:OLEObject Type="Embed" ProgID="Equation.3" ShapeID="_x0000_i1033" DrawAspect="Content" ObjectID="_1841589159" r:id="rId26"/>
        </w:object>
      </w:r>
      <w:r>
        <w:tab/>
      </w:r>
      <w:r>
        <w:tab/>
        <w:t xml:space="preserve">г) </w:t>
      </w:r>
      <w:r w:rsidRPr="00F415A5">
        <w:rPr>
          <w:position w:val="-14"/>
        </w:rPr>
        <w:object w:dxaOrig="340" w:dyaOrig="400">
          <v:shape id="_x0000_i1034" type="#_x0000_t75" style="width:33.75pt;height:30pt" o:ole="">
            <v:imagedata r:id="rId27" o:title=""/>
          </v:shape>
          <o:OLEObject Type="Embed" ProgID="Equation.3" ShapeID="_x0000_i1034" DrawAspect="Content" ObjectID="_1841589160" r:id="rId28"/>
        </w:object>
      </w:r>
      <w:r>
        <w:t>+ 1,68</w:t>
      </w:r>
    </w:p>
    <w:p w:rsidR="002C2805" w:rsidRDefault="002C2805" w:rsidP="00FC6D85">
      <w:pPr>
        <w:spacing w:before="0" w:line="240" w:lineRule="auto"/>
      </w:pPr>
    </w:p>
    <w:p w:rsidR="00A16BEE" w:rsidRDefault="00A16BEE" w:rsidP="00FC6D85">
      <w:pPr>
        <w:spacing w:before="0" w:line="240" w:lineRule="auto"/>
      </w:pPr>
      <w:r>
        <w:t>Проверяют результаты по образцу (</w:t>
      </w:r>
      <w:r w:rsidR="00E06244" w:rsidRPr="00F415A5">
        <w:rPr>
          <w:b/>
        </w:rPr>
        <w:t>Слайд</w:t>
      </w:r>
      <w:r w:rsidR="00A4106F">
        <w:rPr>
          <w:b/>
        </w:rPr>
        <w:t xml:space="preserve"> 5</w:t>
      </w:r>
      <w:r>
        <w:t>)</w:t>
      </w:r>
    </w:p>
    <w:p w:rsidR="002C2805" w:rsidRDefault="002C2805" w:rsidP="00FC6D85">
      <w:pPr>
        <w:pStyle w:val="21"/>
        <w:jc w:val="left"/>
      </w:pPr>
      <w:r w:rsidRPr="00CC56DD">
        <w:t>–</w:t>
      </w:r>
      <w:r>
        <w:t xml:space="preserve"> Оцените свою работу на этом этапе, поставьте себе баллы за выполнение работы в парах.</w:t>
      </w:r>
    </w:p>
    <w:p w:rsidR="00387200" w:rsidRPr="00E24C9F" w:rsidRDefault="00387200" w:rsidP="00FC6D85">
      <w:pPr>
        <w:spacing w:before="0" w:line="240" w:lineRule="auto"/>
        <w:rPr>
          <w:b/>
        </w:rPr>
      </w:pPr>
      <w:r w:rsidRPr="00E24C9F">
        <w:rPr>
          <w:b/>
          <w:i/>
        </w:rPr>
        <w:t>Заполнение третьего столбца в карточке самооценки.</w:t>
      </w:r>
    </w:p>
    <w:p w:rsidR="00550CFA" w:rsidRDefault="00550CFA" w:rsidP="00FC6D85">
      <w:pPr>
        <w:pStyle w:val="aa"/>
        <w:numPr>
          <w:ilvl w:val="0"/>
          <w:numId w:val="12"/>
        </w:numPr>
        <w:spacing w:line="240" w:lineRule="auto"/>
        <w:jc w:val="left"/>
        <w:rPr>
          <w:b/>
          <w:i/>
          <w:szCs w:val="24"/>
        </w:rPr>
      </w:pPr>
      <w:r w:rsidRPr="00CC56DD">
        <w:rPr>
          <w:b/>
          <w:i/>
          <w:szCs w:val="24"/>
        </w:rPr>
        <w:t>Самостоятельная работа с самопроверкой по эталону</w:t>
      </w:r>
    </w:p>
    <w:p w:rsidR="001D347F" w:rsidRDefault="001D347F" w:rsidP="00FC6D85">
      <w:pPr>
        <w:spacing w:before="0" w:line="240" w:lineRule="auto"/>
      </w:pPr>
      <w:r w:rsidRPr="00CC56DD">
        <w:t xml:space="preserve">– Выполните </w:t>
      </w:r>
      <w:r w:rsidRPr="00CC56DD">
        <w:rPr>
          <w:i/>
          <w:iCs/>
          <w:u w:val="single"/>
        </w:rPr>
        <w:t xml:space="preserve">№ </w:t>
      </w:r>
      <w:r w:rsidR="005A4EE1" w:rsidRPr="008B4F6F">
        <w:rPr>
          <w:u w:val="single"/>
        </w:rPr>
        <w:t>1</w:t>
      </w:r>
      <w:r w:rsidR="00A16BEE">
        <w:rPr>
          <w:u w:val="single"/>
        </w:rPr>
        <w:t>79</w:t>
      </w:r>
      <w:r w:rsidR="005A4EE1" w:rsidRPr="008B4F6F">
        <w:rPr>
          <w:u w:val="single"/>
        </w:rPr>
        <w:t xml:space="preserve"> (</w:t>
      </w:r>
      <w:r w:rsidRPr="008B4F6F">
        <w:rPr>
          <w:u w:val="single"/>
        </w:rPr>
        <w:t>д</w:t>
      </w:r>
      <w:r w:rsidR="00A16BEE">
        <w:rPr>
          <w:u w:val="single"/>
        </w:rPr>
        <w:t>, з</w:t>
      </w:r>
      <w:r w:rsidRPr="008B4F6F">
        <w:rPr>
          <w:u w:val="single"/>
        </w:rPr>
        <w:t>)</w:t>
      </w:r>
      <w:r w:rsidRPr="008B4F6F">
        <w:t xml:space="preserve"> </w:t>
      </w:r>
      <w:r w:rsidRPr="00CC56DD">
        <w:t>самостоятельно.</w:t>
      </w:r>
    </w:p>
    <w:p w:rsidR="002C2805" w:rsidRPr="00CC56DD" w:rsidRDefault="002C2805" w:rsidP="00FC6D85">
      <w:pPr>
        <w:spacing w:before="0" w:line="240" w:lineRule="auto"/>
      </w:pPr>
      <w:r>
        <w:t xml:space="preserve">д) 4,2 : </w:t>
      </w:r>
      <w:r w:rsidRPr="00F415A5">
        <w:rPr>
          <w:position w:val="-14"/>
        </w:rPr>
        <w:object w:dxaOrig="300" w:dyaOrig="400">
          <v:shape id="_x0000_i1035" type="#_x0000_t75" style="width:28.5pt;height:37.5pt" o:ole="">
            <v:imagedata r:id="rId29" o:title=""/>
          </v:shape>
          <o:OLEObject Type="Embed" ProgID="Equation.3" ShapeID="_x0000_i1035" DrawAspect="Content" ObjectID="_1841589161" r:id="rId30"/>
        </w:object>
      </w:r>
      <w:r>
        <w:tab/>
      </w:r>
      <w:r>
        <w:tab/>
        <w:t xml:space="preserve">з) </w:t>
      </w:r>
      <w:r w:rsidRPr="00F415A5">
        <w:rPr>
          <w:position w:val="-14"/>
        </w:rPr>
        <w:object w:dxaOrig="260" w:dyaOrig="400">
          <v:shape id="_x0000_i1036" type="#_x0000_t75" style="width:25.5pt;height:30pt" o:ole="">
            <v:imagedata r:id="rId31" o:title=""/>
          </v:shape>
          <o:OLEObject Type="Embed" ProgID="Equation.3" ShapeID="_x0000_i1036" DrawAspect="Content" ObjectID="_1841589162" r:id="rId32"/>
        </w:object>
      </w:r>
      <w:r>
        <w:t>+ 2,5</w:t>
      </w:r>
    </w:p>
    <w:p w:rsidR="001D347F" w:rsidRPr="00CC56DD" w:rsidRDefault="001D347F" w:rsidP="00FC6D85">
      <w:pPr>
        <w:spacing w:before="0" w:line="240" w:lineRule="auto"/>
      </w:pPr>
      <w:r w:rsidRPr="00CC56DD">
        <w:t xml:space="preserve">Учащиеся сверяют работу по эталону </w:t>
      </w:r>
      <w:r w:rsidR="008B4F6F">
        <w:t>для самопроверки</w:t>
      </w:r>
      <w:r w:rsidR="002C6259">
        <w:t xml:space="preserve"> (</w:t>
      </w:r>
      <w:r w:rsidR="00E06244" w:rsidRPr="002C2805">
        <w:rPr>
          <w:b/>
        </w:rPr>
        <w:t>Слайд</w:t>
      </w:r>
      <w:r w:rsidR="00A4106F">
        <w:rPr>
          <w:b/>
        </w:rPr>
        <w:t xml:space="preserve"> 6</w:t>
      </w:r>
      <w:r w:rsidR="002C6259">
        <w:t>)</w:t>
      </w:r>
      <w:r w:rsidR="008B4F6F">
        <w:t>.</w:t>
      </w:r>
    </w:p>
    <w:p w:rsidR="00595BD4" w:rsidRDefault="005A4EE1" w:rsidP="00FC6D85">
      <w:pPr>
        <w:pStyle w:val="ac"/>
        <w:spacing w:line="240" w:lineRule="auto"/>
        <w:rPr>
          <w:b w:val="0"/>
        </w:rPr>
      </w:pPr>
      <w:r w:rsidRPr="00CC56DD">
        <w:rPr>
          <w:b w:val="0"/>
        </w:rPr>
        <w:t xml:space="preserve">Проводится анализ и коррекция ошибок. </w:t>
      </w:r>
    </w:p>
    <w:p w:rsidR="00595BD4" w:rsidRDefault="002C2805" w:rsidP="00FC6D85">
      <w:pPr>
        <w:pStyle w:val="ac"/>
        <w:spacing w:line="240" w:lineRule="auto"/>
        <w:rPr>
          <w:b w:val="0"/>
        </w:rPr>
      </w:pPr>
      <w:r w:rsidRPr="00CC56DD">
        <w:t>–</w:t>
      </w:r>
      <w:r w:rsidR="00595BD4">
        <w:rPr>
          <w:b w:val="0"/>
        </w:rPr>
        <w:t xml:space="preserve"> Что вы заметили при выполнении последнего задания? (Было бы удобно выполнять сложение с десятичными дробями, но мы не можем перевести обыкновенную дробь в десятичную, поэтому перевели десятичную дробь в обыкновенную и выполнили действие с обыкновенными дробями)</w:t>
      </w:r>
    </w:p>
    <w:p w:rsidR="005A4EE1" w:rsidRDefault="005A4EE1" w:rsidP="00FC6D85">
      <w:pPr>
        <w:pStyle w:val="ac"/>
        <w:spacing w:line="240" w:lineRule="auto"/>
        <w:rPr>
          <w:b w:val="0"/>
        </w:rPr>
      </w:pPr>
      <w:r w:rsidRPr="00CC56DD">
        <w:rPr>
          <w:b w:val="0"/>
        </w:rPr>
        <w:t>Желательно, что бы дети, допустившие ошибки объяснили причину, по которой они не правильно выполнили з</w:t>
      </w:r>
      <w:r w:rsidRPr="00CC56DD">
        <w:rPr>
          <w:b w:val="0"/>
        </w:rPr>
        <w:t>а</w:t>
      </w:r>
      <w:r w:rsidRPr="00CC56DD">
        <w:rPr>
          <w:b w:val="0"/>
        </w:rPr>
        <w:t>дание.</w:t>
      </w:r>
    </w:p>
    <w:p w:rsidR="008B4F6F" w:rsidRDefault="002C2805" w:rsidP="00FC6D85">
      <w:pPr>
        <w:pStyle w:val="ac"/>
        <w:spacing w:line="240" w:lineRule="auto"/>
        <w:rPr>
          <w:b w:val="0"/>
        </w:rPr>
      </w:pPr>
      <w:r w:rsidRPr="00CC56DD">
        <w:t>–</w:t>
      </w:r>
      <w:r w:rsidR="00A16BEE">
        <w:rPr>
          <w:b w:val="0"/>
        </w:rPr>
        <w:t>В каком месте выполнения задания</w:t>
      </w:r>
      <w:r w:rsidR="008B4F6F">
        <w:rPr>
          <w:b w:val="0"/>
        </w:rPr>
        <w:t xml:space="preserve"> у вас </w:t>
      </w:r>
      <w:r w:rsidR="00A16BEE">
        <w:rPr>
          <w:b w:val="0"/>
        </w:rPr>
        <w:t>возникли</w:t>
      </w:r>
      <w:r w:rsidR="008B4F6F">
        <w:rPr>
          <w:b w:val="0"/>
        </w:rPr>
        <w:t xml:space="preserve"> затруднени</w:t>
      </w:r>
      <w:r w:rsidR="00A16BEE">
        <w:rPr>
          <w:b w:val="0"/>
        </w:rPr>
        <w:t>я</w:t>
      </w:r>
      <w:r w:rsidR="008B4F6F">
        <w:rPr>
          <w:b w:val="0"/>
        </w:rPr>
        <w:t>?</w:t>
      </w:r>
    </w:p>
    <w:p w:rsidR="008B4F6F" w:rsidRDefault="002C2805" w:rsidP="00FC6D85">
      <w:pPr>
        <w:pStyle w:val="ac"/>
        <w:spacing w:line="240" w:lineRule="auto"/>
        <w:rPr>
          <w:b w:val="0"/>
        </w:rPr>
      </w:pPr>
      <w:r w:rsidRPr="00CC56DD">
        <w:t>–</w:t>
      </w:r>
      <w:r w:rsidR="008B4F6F">
        <w:rPr>
          <w:b w:val="0"/>
        </w:rPr>
        <w:t xml:space="preserve"> Почему у вас возникли затруднения?</w:t>
      </w:r>
    </w:p>
    <w:p w:rsidR="002C2805" w:rsidRDefault="002C2805" w:rsidP="00FC6D85">
      <w:pPr>
        <w:pStyle w:val="21"/>
        <w:jc w:val="left"/>
        <w:rPr>
          <w:b/>
        </w:rPr>
      </w:pPr>
      <w:r w:rsidRPr="00CC56DD">
        <w:t>–</w:t>
      </w:r>
      <w:r>
        <w:t xml:space="preserve"> Оцените свою работу на этом этапе, поставьте себе баллы за выполнение самостоятельной работы.</w:t>
      </w:r>
    </w:p>
    <w:p w:rsidR="00387200" w:rsidRPr="00E24C9F" w:rsidRDefault="00387200" w:rsidP="00FC6D85">
      <w:pPr>
        <w:spacing w:before="0" w:line="240" w:lineRule="auto"/>
        <w:rPr>
          <w:b/>
          <w:i/>
        </w:rPr>
      </w:pPr>
      <w:r w:rsidRPr="00E24C9F">
        <w:rPr>
          <w:b/>
          <w:i/>
        </w:rPr>
        <w:t>Заполнение четвертого столбца в карточке самооценки.</w:t>
      </w:r>
    </w:p>
    <w:p w:rsidR="00D523CD" w:rsidRPr="00B56DE6" w:rsidRDefault="00D523CD" w:rsidP="00FC6D85">
      <w:pPr>
        <w:spacing w:before="0" w:line="240" w:lineRule="auto"/>
        <w:rPr>
          <w:i/>
        </w:rPr>
      </w:pPr>
    </w:p>
    <w:p w:rsidR="001D347F" w:rsidRDefault="001D347F" w:rsidP="00FC6D85">
      <w:pPr>
        <w:pStyle w:val="ac"/>
        <w:numPr>
          <w:ilvl w:val="0"/>
          <w:numId w:val="12"/>
        </w:numPr>
        <w:spacing w:line="240" w:lineRule="auto"/>
        <w:rPr>
          <w:i/>
        </w:rPr>
      </w:pPr>
      <w:r w:rsidRPr="00CC56DD">
        <w:rPr>
          <w:i/>
        </w:rPr>
        <w:t>Включение в систему знаний и повторение</w:t>
      </w:r>
    </w:p>
    <w:p w:rsidR="0001211F" w:rsidRDefault="001D347F" w:rsidP="00FC6D85">
      <w:pPr>
        <w:spacing w:before="0" w:line="240" w:lineRule="auto"/>
        <w:rPr>
          <w:u w:val="single"/>
        </w:rPr>
      </w:pPr>
      <w:r w:rsidRPr="0001211F">
        <w:rPr>
          <w:bCs/>
          <w:i/>
          <w:iCs/>
          <w:u w:val="single"/>
        </w:rPr>
        <w:t>№</w:t>
      </w:r>
      <w:r w:rsidRPr="00CC56DD">
        <w:rPr>
          <w:bCs/>
          <w:u w:val="single"/>
        </w:rPr>
        <w:t xml:space="preserve"> 195</w:t>
      </w:r>
    </w:p>
    <w:p w:rsidR="001D347F" w:rsidRPr="0001211F" w:rsidRDefault="0001211F" w:rsidP="00FC6D85">
      <w:pPr>
        <w:spacing w:before="0" w:line="240" w:lineRule="auto"/>
      </w:pPr>
      <w:r>
        <w:lastRenderedPageBreak/>
        <w:t>Задание выполняется у доски.</w:t>
      </w:r>
    </w:p>
    <w:p w:rsidR="007C0E3B" w:rsidRDefault="001D347F" w:rsidP="00FC6D85">
      <w:pPr>
        <w:spacing w:before="0" w:line="240" w:lineRule="auto"/>
      </w:pPr>
      <w:r w:rsidRPr="00CC56DD">
        <w:t>Повторение правила нахождения дроби от числа; правил решения задач на встречное движение; прим</w:t>
      </w:r>
      <w:r w:rsidRPr="00CC56DD">
        <w:t>е</w:t>
      </w:r>
      <w:r w:rsidRPr="00CC56DD">
        <w:t>нение рациональных приёмов при вычислении.</w:t>
      </w:r>
    </w:p>
    <w:p w:rsidR="001D347F" w:rsidRPr="00CC56DD" w:rsidRDefault="001D347F" w:rsidP="00FC6D85">
      <w:pPr>
        <w:spacing w:before="0" w:line="240" w:lineRule="auto"/>
      </w:pPr>
      <w:r w:rsidRPr="00CC56DD">
        <w:t xml:space="preserve">     82,5 км/ч                                                 </w:t>
      </w:r>
      <w:r w:rsidRPr="00CC56DD">
        <w:rPr>
          <w:position w:val="-20"/>
        </w:rPr>
        <w:object w:dxaOrig="279" w:dyaOrig="520">
          <v:shape id="_x0000_i1037" type="#_x0000_t75" style="width:14.25pt;height:26.25pt" o:ole="">
            <v:imagedata r:id="rId33" o:title=""/>
          </v:shape>
          <o:OLEObject Type="Embed" ProgID="Equation.3" ShapeID="_x0000_i1037" DrawAspect="Content" ObjectID="_1841589163" r:id="rId34"/>
        </w:object>
      </w:r>
      <w:r w:rsidRPr="00CC56DD">
        <w:t xml:space="preserve"> от 82,5 км/ч</w:t>
      </w:r>
    </w:p>
    <w:p w:rsidR="001D347F" w:rsidRPr="00CC56DD" w:rsidRDefault="00DD4136" w:rsidP="00FC6D85">
      <w:pPr>
        <w:pStyle w:val="20"/>
        <w:ind w:left="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14605</wp:posOffset>
                </wp:positionV>
                <wp:extent cx="3086100" cy="760095"/>
                <wp:effectExtent l="22860" t="62230" r="15240" b="6350"/>
                <wp:wrapNone/>
                <wp:docPr id="1" name="Group 2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6100" cy="760095"/>
                          <a:chOff x="3834" y="8669"/>
                          <a:chExt cx="4860" cy="1197"/>
                        </a:xfrm>
                      </wpg:grpSpPr>
                      <wps:wsp>
                        <wps:cNvPr id="2" name="Line 2021"/>
                        <wps:cNvCnPr/>
                        <wps:spPr bwMode="auto">
                          <a:xfrm>
                            <a:off x="3834" y="9326"/>
                            <a:ext cx="4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2022"/>
                        <wps:cNvCnPr/>
                        <wps:spPr bwMode="auto">
                          <a:xfrm>
                            <a:off x="3834" y="9551"/>
                            <a:ext cx="486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023"/>
                        <wps:cNvCnPr/>
                        <wps:spPr bwMode="auto">
                          <a:xfrm>
                            <a:off x="3834" y="9146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024"/>
                        <wps:cNvCnPr/>
                        <wps:spPr bwMode="auto">
                          <a:xfrm>
                            <a:off x="8694" y="9146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025"/>
                        <wps:cNvCnPr/>
                        <wps:spPr bwMode="auto">
                          <a:xfrm>
                            <a:off x="6534" y="9426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026"/>
                        <wps:cNvCnPr/>
                        <wps:spPr bwMode="auto">
                          <a:xfrm flipH="1">
                            <a:off x="7974" y="8669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027"/>
                        <wps:cNvCnPr/>
                        <wps:spPr bwMode="auto">
                          <a:xfrm>
                            <a:off x="3834" y="8669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028"/>
                        <wps:cNvSpPr>
                          <a:spLocks/>
                        </wps:cNvSpPr>
                        <wps:spPr bwMode="auto">
                          <a:xfrm rot="-5400000">
                            <a:off x="7463" y="8640"/>
                            <a:ext cx="282" cy="2127"/>
                          </a:xfrm>
                          <a:prstGeom prst="leftBracket">
                            <a:avLst>
                              <a:gd name="adj" fmla="val 37712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0" o:spid="_x0000_s1026" style="position:absolute;margin-left:9.3pt;margin-top:1.15pt;width:243pt;height:59.85pt;z-index:251657728" coordorigin="3834,8669" coordsize="4860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">
                <v:line id="Line 2021" o:spid="_x0000_s1027" style="position:absolute;visibility:visible;mso-wrap-style:square" from="3834,9326" to="8694,9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bmqsIAAADaAAAADwAAAGRycy9kb3ducmV2LnhtbESPQYvCMBSE7wv+h/AEb2uqgivVKCIs&#10;CoUFq4LHR/Nsi81LN4la//1GEPY4zMw3zGLVmUbcyfnasoLRMAFBXFhdc6ngePj+nIHwAVljY5kU&#10;PMnDatn7WGCq7YP3dM9DKSKEfYoKqhDaVEpfVGTQD21LHL2LdQZDlK6U2uEjwk0jx0kylQZrjgsV&#10;trSpqLjmN6NgezJZvjXFc7LLvrI8+/2ZuDMpNeh36zmIQF34D7/bO61gDK8r8Qb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bmqsIAAADaAAAADwAAAAAAAAAAAAAA&#10;AAChAgAAZHJzL2Rvd25yZXYueG1sUEsFBgAAAAAEAAQA+QAAAJADAAAAAA==&#10;">
                  <v:stroke startarrow="classic" endarrow="classic"/>
                </v:line>
                <v:line id="Line 2022" o:spid="_x0000_s1028" style="position:absolute;visibility:visible;mso-wrap-style:square" from="3834,9551" to="8694,9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0oMMAAADaAAAADwAAAGRycy9kb3ducmV2LnhtbESPT2vCQBTE74LfYXmCN91YoUjqRkrB&#10;Kt4ai9DbI/vyp8m+jbsbjd++Wyj0OMzMb5jtbjSduJHzjWUFq2UCgriwuuFKwed5v9iA8AFZY2eZ&#10;FDzIwy6bTraYanvnD7rloRIRwj5FBXUIfSqlL2oy6Je2J45eaZ3BEKWrpHZ4j3DTyackeZYGG44L&#10;Nfb0VlPR5oNRcBly/vpu967D4f1wKC/X1q9PSs1n4+sLiEBj+A//tY9awRp+r8QbIL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FdKDDAAAA2gAAAA8AAAAAAAAAAAAA&#10;AAAAoQIAAGRycy9kb3ducmV2LnhtbFBLBQYAAAAABAAEAPkAAACRAwAAAAA=&#10;" strokeweight="1.5pt"/>
                <v:line id="Line 2023" o:spid="_x0000_s1029" style="position:absolute;visibility:visible;mso-wrap-style:square" from="3834,9146" to="3834,9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2024" o:spid="_x0000_s1030" style="position:absolute;visibility:visible;mso-wrap-style:square" from="8694,9146" to="8694,9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2025" o:spid="_x0000_s1031" style="position:absolute;visibility:visible;mso-wrap-style:square" from="6534,9426" to="6534,9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2026" o:spid="_x0000_s1032" style="position:absolute;flip:x;visibility:visible;mso-wrap-style:square" from="7974,8669" to="8694,8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Vt0cMAAADaAAAADwAAAGRycy9kb3ducmV2LnhtbESPQYvCMBSE78L+h/AWvMia6kGlaxRZ&#10;VhE8qYvu8ZE822LzUppYq7/eCILHYWa+Yabz1paiodoXjhUM+gkIYu1MwZmCv/3yawLCB2SDpWNS&#10;cCMP89lHZ4qpcVfeUrMLmYgQ9ikqyEOoUim9zsmi77uKOHonV1sMUdaZNDVeI9yWcpgkI2mx4LiQ&#10;Y0U/Oenz7mIVuPOx0YfVv94uD5fV730ybnvHjVLdz3bxDSJQG97hV3ttFIzheSXeADl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FbdHDAAAA2gAAAA8AAAAAAAAAAAAA&#10;AAAAoQIAAGRycy9kb3ducmV2LnhtbFBLBQYAAAAABAAEAPkAAACRAwAAAAA=&#10;" strokeweight="1pt">
                  <v:stroke endarrow="classic"/>
                </v:line>
                <v:line id="Line 2027" o:spid="_x0000_s1033" style="position:absolute;visibility:visible;mso-wrap-style:square" from="3834,8669" to="4914,8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PKjL4AAADaAAAADwAAAGRycy9kb3ducmV2LnhtbERPy4rCMBTdC/MP4Q6401RBcTqmxVEE&#10;d+Jj9neaa1tsbjpJ1OrXm4Xg8nDe87wzjbiS87VlBaNhAoK4sLrmUsHxsB7MQPiArLGxTAru5CHP&#10;PnpzTLW98Y6u+1CKGMI+RQVVCG0qpS8qMuiHtiWO3Mk6gyFCV0rt8BbDTSPHSTKVBmuODRW2tKyo&#10;OO8vRoHTj3LyaL423eqnDdt6h79/8l+p/me3+AYRqAtv8cu90Qri1ngl3gCZ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GM8qMvgAAANoAAAAPAAAAAAAAAAAAAAAAAKEC&#10;AABkcnMvZG93bnJldi54bWxQSwUGAAAAAAQABAD5AAAAjAMAAAAA&#10;" strokeweight="1pt">
                  <v:stroke endarrow="classic"/>
                </v:line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AutoShape 2028" o:spid="_x0000_s1034" type="#_x0000_t85" style="position:absolute;left:7463;top:8640;width:282;height:212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VrPcQA&#10;AADaAAAADwAAAGRycy9kb3ducmV2LnhtbESPQWvCQBSE74L/YXmCl6IbBWuTuoqK1vYkjQWvj+wz&#10;CWbfhuyqsb/eLRQ8DjPzDTNbtKYSV2pcaVnBaBiBIM6sLjlX8HPYDt5AOI+ssbJMCu7kYDHvdmaY&#10;aHvjb7qmPhcBwi5BBYX3dSKlywoy6Ia2Jg7eyTYGfZBNLnWDtwA3lRxH0as0WHJYKLCmdUHZOb0Y&#10;BR/HCf7uTvplv5nG/uK+Vvf42CrV77XLdxCeWv8M/7c/tYIY/q6EG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Faz3EAAAA2gAAAA8AAAAAAAAAAAAAAAAAmAIAAGRycy9k&#10;b3ducmV2LnhtbFBLBQYAAAAABAAEAPUAAACJAwAAAAA=&#10;" adj="10800"/>
                <w10:anchorlock/>
              </v:group>
            </w:pict>
          </mc:Fallback>
        </mc:AlternateContent>
      </w:r>
    </w:p>
    <w:p w:rsidR="001D347F" w:rsidRPr="00CC56DD" w:rsidRDefault="001D347F" w:rsidP="00FC6D85">
      <w:pPr>
        <w:pStyle w:val="20"/>
        <w:ind w:left="0"/>
        <w:rPr>
          <w:szCs w:val="24"/>
        </w:rPr>
      </w:pPr>
      <w:r w:rsidRPr="00CC56DD">
        <w:rPr>
          <w:szCs w:val="24"/>
        </w:rPr>
        <w:t xml:space="preserve">                           400,4 км</w:t>
      </w:r>
    </w:p>
    <w:p w:rsidR="001D347F" w:rsidRPr="00CC56DD" w:rsidRDefault="001D347F" w:rsidP="00FC6D85">
      <w:pPr>
        <w:pStyle w:val="20"/>
        <w:ind w:left="0"/>
        <w:rPr>
          <w:szCs w:val="24"/>
        </w:rPr>
      </w:pPr>
      <w:r w:rsidRPr="00CC56DD">
        <w:rPr>
          <w:szCs w:val="24"/>
        </w:rPr>
        <w:t xml:space="preserve">                                                    </w:t>
      </w:r>
    </w:p>
    <w:p w:rsidR="001D347F" w:rsidRPr="00CC56DD" w:rsidRDefault="001D347F" w:rsidP="00FC6D85">
      <w:pPr>
        <w:pStyle w:val="20"/>
        <w:ind w:left="0"/>
        <w:rPr>
          <w:szCs w:val="24"/>
        </w:rPr>
      </w:pPr>
    </w:p>
    <w:p w:rsidR="001D347F" w:rsidRPr="00CC56DD" w:rsidRDefault="001D347F" w:rsidP="00FC6D85">
      <w:pPr>
        <w:pStyle w:val="20"/>
        <w:ind w:left="0" w:firstLine="0"/>
        <w:rPr>
          <w:szCs w:val="24"/>
        </w:rPr>
      </w:pPr>
      <w:r w:rsidRPr="00CC56DD">
        <w:rPr>
          <w:szCs w:val="24"/>
        </w:rPr>
        <w:t xml:space="preserve">    А                                          С                                  В</w:t>
      </w:r>
    </w:p>
    <w:p w:rsidR="001D347F" w:rsidRPr="00CC56DD" w:rsidRDefault="001D347F" w:rsidP="00FC6D85">
      <w:pPr>
        <w:pStyle w:val="20"/>
        <w:ind w:left="0"/>
        <w:rPr>
          <w:szCs w:val="24"/>
        </w:rPr>
      </w:pPr>
      <w:r w:rsidRPr="00CC56DD">
        <w:rPr>
          <w:szCs w:val="24"/>
        </w:rPr>
        <w:t xml:space="preserve">                                             М</w:t>
      </w:r>
      <w:r w:rsidRPr="00CC56DD">
        <w:rPr>
          <w:szCs w:val="24"/>
        </w:rPr>
        <w:t>е</w:t>
      </w:r>
      <w:r w:rsidRPr="00CC56DD">
        <w:rPr>
          <w:szCs w:val="24"/>
        </w:rPr>
        <w:t>сто            ? км</w:t>
      </w:r>
    </w:p>
    <w:p w:rsidR="001D347F" w:rsidRPr="00CC56DD" w:rsidRDefault="001D347F" w:rsidP="00FC6D85">
      <w:pPr>
        <w:pStyle w:val="20"/>
        <w:ind w:left="0"/>
        <w:rPr>
          <w:szCs w:val="24"/>
        </w:rPr>
      </w:pPr>
      <w:r w:rsidRPr="00CC56DD">
        <w:rPr>
          <w:szCs w:val="24"/>
        </w:rPr>
        <w:t xml:space="preserve">                                            встречи          </w:t>
      </w:r>
    </w:p>
    <w:p w:rsidR="0001211F" w:rsidRDefault="0001211F" w:rsidP="00FC6D85">
      <w:pPr>
        <w:spacing w:before="0" w:line="240" w:lineRule="auto"/>
      </w:pPr>
      <w:r>
        <w:t xml:space="preserve">1) </w:t>
      </w:r>
      <w:r w:rsidR="00FA212C" w:rsidRPr="00FA212C">
        <w:rPr>
          <w:position w:val="-14"/>
        </w:rPr>
        <w:object w:dxaOrig="2600" w:dyaOrig="420">
          <v:shape id="_x0000_i1038" type="#_x0000_t75" style="width:129.75pt;height:21pt" o:ole="">
            <v:imagedata r:id="rId35" o:title=""/>
          </v:shape>
          <o:OLEObject Type="Embed" ProgID="Equation.3" ShapeID="_x0000_i1038" DrawAspect="Content" ObjectID="_1841589164" r:id="rId36"/>
        </w:object>
      </w:r>
      <w:r>
        <w:t xml:space="preserve"> (км/ч) — скорость автоб</w:t>
      </w:r>
      <w:r>
        <w:t>у</w:t>
      </w:r>
      <w:r>
        <w:t>са;</w:t>
      </w:r>
    </w:p>
    <w:p w:rsidR="0001211F" w:rsidRDefault="0001211F" w:rsidP="00FC6D85">
      <w:pPr>
        <w:spacing w:before="0" w:line="240" w:lineRule="auto"/>
      </w:pPr>
      <w:r>
        <w:t>2) 82,5 + 60,5 = 143 (км/ч) — скорость сближения;</w:t>
      </w:r>
    </w:p>
    <w:p w:rsidR="0001211F" w:rsidRDefault="0001211F" w:rsidP="00FC6D85">
      <w:pPr>
        <w:spacing w:before="0" w:line="240" w:lineRule="auto"/>
      </w:pPr>
      <w:r>
        <w:t>3) 400,4 : 143 = 2,8 (ч) — время движения каждой машины</w:t>
      </w:r>
      <w:r w:rsidR="003723EA">
        <w:t xml:space="preserve"> до встречи</w:t>
      </w:r>
      <w:r>
        <w:t>;</w:t>
      </w:r>
    </w:p>
    <w:p w:rsidR="0001211F" w:rsidRDefault="0001211F" w:rsidP="00FC6D85">
      <w:pPr>
        <w:spacing w:before="0" w:line="240" w:lineRule="auto"/>
      </w:pPr>
      <w:r>
        <w:t>4) 2,8 · 60,5 = 169,4 (км) — путь автобуса.</w:t>
      </w:r>
    </w:p>
    <w:p w:rsidR="0001211F" w:rsidRDefault="0001211F" w:rsidP="00FC6D85">
      <w:pPr>
        <w:spacing w:before="0" w:line="240" w:lineRule="auto"/>
      </w:pPr>
      <w:r w:rsidRPr="0001211F">
        <w:rPr>
          <w:iCs/>
        </w:rPr>
        <w:t>Ответ:</w:t>
      </w:r>
      <w:r>
        <w:t xml:space="preserve"> </w:t>
      </w:r>
      <w:smartTag w:uri="urn:schemas-microsoft-com:office:smarttags" w:element="metricconverter">
        <w:smartTagPr>
          <w:attr w:name="ProductID" w:val="169,4 км"/>
        </w:smartTagPr>
        <w:r>
          <w:t>169,4 км</w:t>
        </w:r>
      </w:smartTag>
      <w:r>
        <w:t>.</w:t>
      </w:r>
    </w:p>
    <w:p w:rsidR="002C2805" w:rsidRDefault="002C2805" w:rsidP="00FC6D85">
      <w:pPr>
        <w:pStyle w:val="21"/>
        <w:jc w:val="left"/>
      </w:pPr>
      <w:r w:rsidRPr="00CC56DD">
        <w:t>–</w:t>
      </w:r>
      <w:r>
        <w:t xml:space="preserve"> Оцените свою работу на этом этапе, поставьте себе баллы за выполнение № 195.</w:t>
      </w:r>
    </w:p>
    <w:p w:rsidR="00387200" w:rsidRPr="00E24C9F" w:rsidRDefault="00387200" w:rsidP="00FC6D85">
      <w:pPr>
        <w:spacing w:before="0" w:line="240" w:lineRule="auto"/>
        <w:rPr>
          <w:b/>
          <w:i/>
        </w:rPr>
      </w:pPr>
      <w:r w:rsidRPr="00E24C9F">
        <w:rPr>
          <w:b/>
          <w:i/>
        </w:rPr>
        <w:t>Заполнение пятого столбца в карточке самооценки.</w:t>
      </w:r>
    </w:p>
    <w:p w:rsidR="00D523CD" w:rsidRDefault="00D523CD" w:rsidP="00FC6D85">
      <w:pPr>
        <w:spacing w:before="0" w:line="240" w:lineRule="auto"/>
        <w:rPr>
          <w:i/>
        </w:rPr>
      </w:pPr>
    </w:p>
    <w:p w:rsidR="00550CFA" w:rsidRDefault="00550CFA" w:rsidP="00FC6D85">
      <w:pPr>
        <w:spacing w:before="0" w:line="240" w:lineRule="auto"/>
        <w:ind w:firstLine="567"/>
        <w:jc w:val="left"/>
        <w:rPr>
          <w:b/>
          <w:bCs/>
          <w:i/>
        </w:rPr>
      </w:pPr>
      <w:r w:rsidRPr="00CC56DD">
        <w:rPr>
          <w:b/>
          <w:bCs/>
          <w:i/>
        </w:rPr>
        <w:t>9. Рефлексия деятельности на уроке</w:t>
      </w:r>
    </w:p>
    <w:p w:rsidR="005B0DF4" w:rsidRDefault="00FA212C" w:rsidP="00FC6D85">
      <w:pPr>
        <w:spacing w:before="0" w:line="240" w:lineRule="auto"/>
      </w:pPr>
      <w:r>
        <w:t>– Что нового вы узнали на сегодняшнем уроке</w:t>
      </w:r>
      <w:r w:rsidR="005A4EE1" w:rsidRPr="00CC56DD">
        <w:t>?</w:t>
      </w:r>
    </w:p>
    <w:p w:rsidR="008927BF" w:rsidRDefault="008927BF" w:rsidP="00FC6D85">
      <w:pPr>
        <w:spacing w:before="0" w:line="240" w:lineRule="auto"/>
      </w:pPr>
      <w:r>
        <w:t>– Какова была цель урока?</w:t>
      </w:r>
      <w:r w:rsidR="00A4106F">
        <w:t xml:space="preserve"> </w:t>
      </w:r>
      <w:r>
        <w:t>– Удалось достичь поставленной цели?</w:t>
      </w:r>
    </w:p>
    <w:p w:rsidR="005B0DF4" w:rsidRDefault="008E256A" w:rsidP="00FC6D85">
      <w:pPr>
        <w:spacing w:before="0" w:line="240" w:lineRule="auto"/>
      </w:pPr>
      <w:r>
        <w:t>–</w:t>
      </w:r>
      <w:r w:rsidR="00FA212C">
        <w:t xml:space="preserve"> Как нужно выполнять совместные действия с обыкновенными и десятичными дробями</w:t>
      </w:r>
    </w:p>
    <w:p w:rsidR="002705F8" w:rsidRDefault="0001211F" w:rsidP="00FC6D85">
      <w:pPr>
        <w:spacing w:before="0" w:line="240" w:lineRule="auto"/>
      </w:pPr>
      <w:r>
        <w:t>– Оцените свою работу на уроке.</w:t>
      </w:r>
      <w:r w:rsidR="00387200">
        <w:t xml:space="preserve"> Те, кто считает, что он работал на уроке активно, поставьте себе еще 1 балл. Посчитайте результат, поставьте оценку.</w:t>
      </w:r>
    </w:p>
    <w:p w:rsidR="005A4EE1" w:rsidRPr="00E24C9F" w:rsidRDefault="0001211F" w:rsidP="00FC6D85">
      <w:pPr>
        <w:spacing w:before="0" w:line="240" w:lineRule="auto"/>
        <w:rPr>
          <w:b/>
          <w:i/>
        </w:rPr>
      </w:pPr>
      <w:r w:rsidRPr="00E24C9F">
        <w:rPr>
          <w:b/>
          <w:i/>
        </w:rPr>
        <w:t>У</w:t>
      </w:r>
      <w:r w:rsidR="005A4EE1" w:rsidRPr="00E24C9F">
        <w:rPr>
          <w:b/>
          <w:i/>
        </w:rPr>
        <w:t xml:space="preserve">чащиеся </w:t>
      </w:r>
      <w:r w:rsidR="005B0DF4" w:rsidRPr="00E24C9F">
        <w:rPr>
          <w:b/>
          <w:i/>
        </w:rPr>
        <w:t xml:space="preserve">подводят итог в </w:t>
      </w:r>
      <w:r w:rsidR="005A4EE1" w:rsidRPr="00E24C9F">
        <w:rPr>
          <w:b/>
          <w:i/>
        </w:rPr>
        <w:t>карточк</w:t>
      </w:r>
      <w:r w:rsidR="005B0DF4" w:rsidRPr="00E24C9F">
        <w:rPr>
          <w:b/>
          <w:i/>
        </w:rPr>
        <w:t>е</w:t>
      </w:r>
      <w:r w:rsidR="00B8600A" w:rsidRPr="00E24C9F">
        <w:rPr>
          <w:b/>
          <w:i/>
        </w:rPr>
        <w:t xml:space="preserve"> </w:t>
      </w:r>
      <w:r w:rsidR="005A4EE1" w:rsidRPr="00E24C9F">
        <w:rPr>
          <w:b/>
          <w:i/>
        </w:rPr>
        <w:t>самооценк</w:t>
      </w:r>
      <w:r w:rsidR="00B8600A" w:rsidRPr="00E24C9F">
        <w:rPr>
          <w:b/>
          <w:i/>
        </w:rPr>
        <w:t>и</w:t>
      </w:r>
      <w:r w:rsidRPr="00E24C9F">
        <w:rPr>
          <w:b/>
          <w:i/>
        </w:rPr>
        <w:t>.</w:t>
      </w:r>
    </w:p>
    <w:p w:rsidR="005A4EE1" w:rsidRPr="00CC56DD" w:rsidRDefault="005A4EE1" w:rsidP="00FC6D85">
      <w:pPr>
        <w:spacing w:before="0" w:line="240" w:lineRule="auto"/>
      </w:pPr>
      <w:r w:rsidRPr="00CC56DD">
        <w:t>– Поднимите руки</w:t>
      </w:r>
      <w:r w:rsidR="00B8600A">
        <w:t xml:space="preserve"> те, кто доволен своей оценкой за урок?</w:t>
      </w:r>
    </w:p>
    <w:p w:rsidR="005A4EE1" w:rsidRPr="00CC56DD" w:rsidRDefault="005A4EE1" w:rsidP="00FC6D85">
      <w:pPr>
        <w:spacing w:before="0" w:line="240" w:lineRule="auto"/>
      </w:pPr>
      <w:r w:rsidRPr="00CC56DD">
        <w:t xml:space="preserve">– Что нужно сделать, чтобы </w:t>
      </w:r>
      <w:r w:rsidR="00B8600A">
        <w:t xml:space="preserve">в следующий раз </w:t>
      </w:r>
      <w:r w:rsidR="008E256A">
        <w:t xml:space="preserve">ваша </w:t>
      </w:r>
      <w:r w:rsidR="00B8600A">
        <w:t>оценка была выше</w:t>
      </w:r>
      <w:r w:rsidRPr="00CC56DD">
        <w:t>?</w:t>
      </w:r>
      <w:r w:rsidR="00B8600A">
        <w:t xml:space="preserve"> (Быть активнее на уроке, вним</w:t>
      </w:r>
      <w:r w:rsidR="00B8600A">
        <w:t>а</w:t>
      </w:r>
      <w:r w:rsidR="00B8600A">
        <w:t xml:space="preserve">тельнее слушать, самостоятельно справляться с затруднениями) </w:t>
      </w:r>
      <w:bookmarkStart w:id="0" w:name="_GoBack"/>
      <w:bookmarkEnd w:id="0"/>
    </w:p>
    <w:p w:rsidR="00550CFA" w:rsidRDefault="00550CFA" w:rsidP="00FC6D85">
      <w:pPr>
        <w:spacing w:before="0" w:line="240" w:lineRule="auto"/>
        <w:jc w:val="left"/>
        <w:rPr>
          <w:b/>
          <w:bCs/>
          <w:i/>
        </w:rPr>
      </w:pPr>
      <w:r w:rsidRPr="00CC56DD">
        <w:rPr>
          <w:b/>
          <w:bCs/>
          <w:i/>
        </w:rPr>
        <w:t>Домашнее задание:</w:t>
      </w:r>
    </w:p>
    <w:p w:rsidR="00031E00" w:rsidRDefault="00031E00" w:rsidP="00FC6D85">
      <w:pPr>
        <w:pStyle w:val="aa"/>
        <w:spacing w:line="240" w:lineRule="auto"/>
      </w:pPr>
      <w:r>
        <w:t>п.2.1.1. (</w:t>
      </w:r>
      <w:r w:rsidRPr="00B84772">
        <w:rPr>
          <w:i/>
        </w:rPr>
        <w:t>стр</w:t>
      </w:r>
      <w:r>
        <w:t xml:space="preserve">. 44-45); </w:t>
      </w:r>
    </w:p>
    <w:p w:rsidR="00031E00" w:rsidRDefault="00031E00" w:rsidP="00FC6D85">
      <w:pPr>
        <w:pStyle w:val="aa"/>
        <w:spacing w:line="240" w:lineRule="auto"/>
      </w:pPr>
      <w:r>
        <w:rPr>
          <w:i/>
        </w:rPr>
        <w:t>№№</w:t>
      </w:r>
      <w:r>
        <w:rPr>
          <w:i/>
          <w:iCs/>
        </w:rPr>
        <w:t xml:space="preserve"> </w:t>
      </w:r>
      <w:r>
        <w:t>204 (1-я строка), 209, 215 (1 по выб</w:t>
      </w:r>
      <w:r>
        <w:t>о</w:t>
      </w:r>
      <w:r>
        <w:t>ру);</w:t>
      </w:r>
    </w:p>
    <w:p w:rsidR="00031E00" w:rsidRPr="00ED4F3A" w:rsidRDefault="00031E00" w:rsidP="00FC6D85">
      <w:pPr>
        <w:pStyle w:val="aa"/>
        <w:spacing w:line="240" w:lineRule="auto"/>
      </w:pPr>
      <w:r w:rsidRPr="00ED4F3A">
        <w:t>Дополнительно</w:t>
      </w:r>
      <w:r>
        <w:t xml:space="preserve"> по желанию: </w:t>
      </w:r>
      <w:r>
        <w:rPr>
          <w:i/>
        </w:rPr>
        <w:t>№</w:t>
      </w:r>
      <w:r>
        <w:t xml:space="preserve"> 219.</w:t>
      </w:r>
    </w:p>
    <w:p w:rsidR="00031E00" w:rsidRDefault="000F598F" w:rsidP="000F598F">
      <w:pPr>
        <w:spacing w:before="0" w:line="240" w:lineRule="auto"/>
        <w:jc w:val="center"/>
        <w:rPr>
          <w:b/>
          <w:bCs/>
        </w:rPr>
      </w:pPr>
      <w:r>
        <w:rPr>
          <w:b/>
          <w:bCs/>
          <w:i/>
        </w:rPr>
        <w:br w:type="page"/>
      </w:r>
      <w:r w:rsidRPr="000F598F">
        <w:rPr>
          <w:b/>
          <w:bCs/>
        </w:rPr>
        <w:lastRenderedPageBreak/>
        <w:t>Приложения</w:t>
      </w:r>
    </w:p>
    <w:p w:rsidR="000F598F" w:rsidRDefault="000F598F" w:rsidP="000F598F">
      <w:pPr>
        <w:spacing w:before="0" w:line="240" w:lineRule="auto"/>
        <w:jc w:val="center"/>
        <w:rPr>
          <w:bCs/>
        </w:rPr>
      </w:pPr>
    </w:p>
    <w:p w:rsidR="000F598F" w:rsidRDefault="000F598F" w:rsidP="000F598F">
      <w:pPr>
        <w:spacing w:before="0" w:line="240" w:lineRule="auto"/>
        <w:jc w:val="left"/>
      </w:pPr>
      <w:r>
        <w:t xml:space="preserve">Д-1 </w:t>
      </w:r>
    </w:p>
    <w:p w:rsidR="000F598F" w:rsidRPr="000F598F" w:rsidRDefault="000F598F" w:rsidP="000F598F">
      <w:pPr>
        <w:spacing w:before="0" w:line="240" w:lineRule="auto"/>
        <w:jc w:val="center"/>
        <w:rPr>
          <w:bCs/>
          <w:sz w:val="114"/>
          <w:szCs w:val="114"/>
        </w:rPr>
      </w:pPr>
      <w:r w:rsidRPr="000F598F">
        <w:rPr>
          <w:bCs/>
          <w:sz w:val="114"/>
          <w:szCs w:val="114"/>
        </w:rPr>
        <w:t>Обыкновенную дробь можно представить в виде конечной дес</w:t>
      </w:r>
      <w:r w:rsidRPr="000F598F">
        <w:rPr>
          <w:bCs/>
          <w:sz w:val="114"/>
          <w:szCs w:val="114"/>
        </w:rPr>
        <w:t>я</w:t>
      </w:r>
      <w:r w:rsidRPr="000F598F">
        <w:rPr>
          <w:bCs/>
          <w:sz w:val="114"/>
          <w:szCs w:val="114"/>
        </w:rPr>
        <w:t xml:space="preserve">тичной </w:t>
      </w:r>
      <w:r w:rsidRPr="000F598F">
        <w:rPr>
          <w:bCs/>
          <w:sz w:val="114"/>
          <w:szCs w:val="114"/>
          <w:lang w:val="en-US"/>
        </w:rPr>
        <w:sym w:font="Wingdings" w:char="F0F3"/>
      </w:r>
    </w:p>
    <w:p w:rsidR="000F598F" w:rsidRPr="000F598F" w:rsidRDefault="000F598F" w:rsidP="000F598F">
      <w:pPr>
        <w:spacing w:before="0" w:line="240" w:lineRule="auto"/>
        <w:jc w:val="left"/>
        <w:rPr>
          <w:bCs/>
          <w:sz w:val="114"/>
          <w:szCs w:val="114"/>
        </w:rPr>
      </w:pPr>
      <w:r w:rsidRPr="000F598F">
        <w:rPr>
          <w:bCs/>
          <w:sz w:val="114"/>
          <w:szCs w:val="114"/>
        </w:rPr>
        <w:t>1) дробь несократ</w:t>
      </w:r>
      <w:r w:rsidRPr="000F598F">
        <w:rPr>
          <w:bCs/>
          <w:sz w:val="114"/>
          <w:szCs w:val="114"/>
        </w:rPr>
        <w:t>и</w:t>
      </w:r>
      <w:r w:rsidRPr="000F598F">
        <w:rPr>
          <w:bCs/>
          <w:sz w:val="114"/>
          <w:szCs w:val="114"/>
        </w:rPr>
        <w:t>ма;</w:t>
      </w:r>
    </w:p>
    <w:p w:rsidR="000F598F" w:rsidRPr="000F598F" w:rsidRDefault="000F598F" w:rsidP="000F598F">
      <w:pPr>
        <w:spacing w:before="0" w:line="240" w:lineRule="auto"/>
        <w:jc w:val="left"/>
        <w:rPr>
          <w:sz w:val="114"/>
          <w:szCs w:val="114"/>
        </w:rPr>
      </w:pPr>
      <w:r w:rsidRPr="000F598F">
        <w:rPr>
          <w:bCs/>
          <w:sz w:val="114"/>
          <w:szCs w:val="114"/>
        </w:rPr>
        <w:t>2) знаменатель дроби не имеет делителей, отли</w:t>
      </w:r>
      <w:r w:rsidRPr="000F598F">
        <w:rPr>
          <w:bCs/>
          <w:sz w:val="114"/>
          <w:szCs w:val="114"/>
        </w:rPr>
        <w:t>ч</w:t>
      </w:r>
      <w:r w:rsidRPr="000F598F">
        <w:rPr>
          <w:bCs/>
          <w:sz w:val="114"/>
          <w:szCs w:val="114"/>
        </w:rPr>
        <w:t>ных от 2 и 5.</w:t>
      </w:r>
    </w:p>
    <w:p w:rsidR="000F598F" w:rsidRDefault="000F598F" w:rsidP="000F598F">
      <w:pPr>
        <w:spacing w:before="0" w:line="240" w:lineRule="auto"/>
        <w:jc w:val="left"/>
      </w:pPr>
      <w:r>
        <w:br w:type="page"/>
      </w:r>
      <w:r>
        <w:lastRenderedPageBreak/>
        <w:t xml:space="preserve"> Д-</w:t>
      </w:r>
      <w:r w:rsidR="00FD3F1E">
        <w:t>2</w:t>
      </w:r>
    </w:p>
    <w:p w:rsidR="000F598F" w:rsidRPr="00FD3F1E" w:rsidRDefault="00FD3F1E" w:rsidP="000F598F">
      <w:pPr>
        <w:spacing w:before="0" w:line="240" w:lineRule="auto"/>
        <w:jc w:val="left"/>
        <w:rPr>
          <w:sz w:val="120"/>
          <w:szCs w:val="120"/>
        </w:rPr>
      </w:pPr>
      <w:r w:rsidRPr="00FD3F1E">
        <w:rPr>
          <w:bCs/>
          <w:sz w:val="120"/>
          <w:szCs w:val="120"/>
        </w:rPr>
        <w:t>Чтобы выполнить совместные действия с обыкновенными и десятичными дробями, нужно перевести все дроби либо в обыкновенные, либо в дес</w:t>
      </w:r>
      <w:r w:rsidRPr="00FD3F1E">
        <w:rPr>
          <w:bCs/>
          <w:sz w:val="120"/>
          <w:szCs w:val="120"/>
        </w:rPr>
        <w:t>я</w:t>
      </w:r>
      <w:r w:rsidRPr="00FD3F1E">
        <w:rPr>
          <w:bCs/>
          <w:sz w:val="120"/>
          <w:szCs w:val="120"/>
        </w:rPr>
        <w:t>тичные дроби.</w:t>
      </w:r>
    </w:p>
    <w:p w:rsidR="000F598F" w:rsidRDefault="00FD3F1E" w:rsidP="000F598F">
      <w:pPr>
        <w:spacing w:before="0" w:line="240" w:lineRule="auto"/>
        <w:jc w:val="left"/>
      </w:pPr>
      <w:r>
        <w:br w:type="page"/>
      </w:r>
      <w:r w:rsidR="000F598F">
        <w:lastRenderedPageBreak/>
        <w:t>Д-3</w:t>
      </w:r>
      <w:r>
        <w:t xml:space="preserve"> </w:t>
      </w:r>
    </w:p>
    <w:p w:rsidR="000F598F" w:rsidRDefault="000F598F" w:rsidP="000F598F">
      <w:pPr>
        <w:spacing w:before="0"/>
      </w:pPr>
    </w:p>
    <w:p w:rsidR="00FD3F1E" w:rsidRDefault="00FD3F1E" w:rsidP="00FD3F1E">
      <w:pPr>
        <w:widowControl/>
        <w:spacing w:before="0" w:line="240" w:lineRule="auto"/>
        <w:jc w:val="center"/>
        <w:rPr>
          <w:sz w:val="114"/>
          <w:szCs w:val="114"/>
        </w:rPr>
      </w:pPr>
      <w:r w:rsidRPr="00FD3F1E">
        <w:rPr>
          <w:sz w:val="114"/>
          <w:szCs w:val="114"/>
        </w:rPr>
        <w:t>Сложение и вычит</w:t>
      </w:r>
      <w:r w:rsidRPr="00FD3F1E">
        <w:rPr>
          <w:sz w:val="114"/>
          <w:szCs w:val="114"/>
        </w:rPr>
        <w:t>а</w:t>
      </w:r>
      <w:r w:rsidRPr="00FD3F1E">
        <w:rPr>
          <w:sz w:val="114"/>
          <w:szCs w:val="114"/>
        </w:rPr>
        <w:t xml:space="preserve">ние </w:t>
      </w:r>
    </w:p>
    <w:p w:rsidR="00FD3F1E" w:rsidRDefault="00FD3F1E" w:rsidP="00FD3F1E">
      <w:pPr>
        <w:widowControl/>
        <w:spacing w:before="0" w:line="240" w:lineRule="auto"/>
        <w:jc w:val="center"/>
        <w:rPr>
          <w:sz w:val="114"/>
          <w:szCs w:val="114"/>
        </w:rPr>
      </w:pPr>
      <w:r w:rsidRPr="00FD3F1E">
        <w:rPr>
          <w:sz w:val="114"/>
          <w:szCs w:val="114"/>
        </w:rPr>
        <w:t>удобнее выполнять</w:t>
      </w:r>
      <w:r>
        <w:rPr>
          <w:sz w:val="114"/>
          <w:szCs w:val="114"/>
        </w:rPr>
        <w:t xml:space="preserve"> </w:t>
      </w:r>
    </w:p>
    <w:p w:rsidR="00FD3F1E" w:rsidRPr="00FD3F1E" w:rsidRDefault="00FD3F1E" w:rsidP="00FD3F1E">
      <w:pPr>
        <w:widowControl/>
        <w:spacing w:before="0" w:line="240" w:lineRule="auto"/>
        <w:jc w:val="center"/>
        <w:rPr>
          <w:sz w:val="114"/>
          <w:szCs w:val="114"/>
        </w:rPr>
      </w:pPr>
      <w:r w:rsidRPr="00FD3F1E">
        <w:rPr>
          <w:sz w:val="114"/>
          <w:szCs w:val="114"/>
        </w:rPr>
        <w:t>в десятичных др</w:t>
      </w:r>
      <w:r w:rsidRPr="00FD3F1E">
        <w:rPr>
          <w:sz w:val="114"/>
          <w:szCs w:val="114"/>
        </w:rPr>
        <w:t>о</w:t>
      </w:r>
      <w:r w:rsidRPr="00FD3F1E">
        <w:rPr>
          <w:sz w:val="114"/>
          <w:szCs w:val="114"/>
        </w:rPr>
        <w:t>бях.</w:t>
      </w:r>
    </w:p>
    <w:p w:rsidR="00FD3F1E" w:rsidRDefault="00FD3F1E" w:rsidP="00FD3F1E">
      <w:pPr>
        <w:widowControl/>
        <w:spacing w:before="0" w:line="240" w:lineRule="auto"/>
        <w:jc w:val="center"/>
        <w:rPr>
          <w:sz w:val="114"/>
          <w:szCs w:val="114"/>
        </w:rPr>
      </w:pPr>
    </w:p>
    <w:p w:rsidR="00FD3F1E" w:rsidRDefault="00FD3F1E" w:rsidP="00FD3F1E">
      <w:pPr>
        <w:widowControl/>
        <w:spacing w:before="0" w:line="240" w:lineRule="auto"/>
        <w:jc w:val="center"/>
        <w:rPr>
          <w:sz w:val="114"/>
          <w:szCs w:val="114"/>
        </w:rPr>
      </w:pPr>
      <w:r w:rsidRPr="00FD3F1E">
        <w:rPr>
          <w:sz w:val="114"/>
          <w:szCs w:val="114"/>
        </w:rPr>
        <w:t xml:space="preserve">Умножение и деление </w:t>
      </w:r>
    </w:p>
    <w:p w:rsidR="000F598F" w:rsidRDefault="00FD3F1E" w:rsidP="00FD3F1E">
      <w:pPr>
        <w:widowControl/>
        <w:spacing w:before="0" w:line="240" w:lineRule="auto"/>
        <w:jc w:val="center"/>
        <w:rPr>
          <w:sz w:val="114"/>
          <w:szCs w:val="114"/>
        </w:rPr>
      </w:pPr>
      <w:r w:rsidRPr="00FD3F1E">
        <w:rPr>
          <w:sz w:val="114"/>
          <w:szCs w:val="114"/>
        </w:rPr>
        <w:t xml:space="preserve">удобнее выполнять </w:t>
      </w:r>
      <w:r w:rsidRPr="00FD3F1E">
        <w:rPr>
          <w:sz w:val="114"/>
          <w:szCs w:val="114"/>
        </w:rPr>
        <w:br/>
        <w:t>в обы</w:t>
      </w:r>
      <w:r w:rsidRPr="00FD3F1E">
        <w:rPr>
          <w:sz w:val="114"/>
          <w:szCs w:val="114"/>
        </w:rPr>
        <w:t>к</w:t>
      </w:r>
      <w:r w:rsidRPr="00FD3F1E">
        <w:rPr>
          <w:sz w:val="114"/>
          <w:szCs w:val="114"/>
        </w:rPr>
        <w:t>новенных дробях.</w:t>
      </w:r>
    </w:p>
    <w:p w:rsidR="00FD3F1E" w:rsidRPr="00FB6200" w:rsidRDefault="00FD3F1E" w:rsidP="00FD3F1E">
      <w:pPr>
        <w:widowControl/>
        <w:spacing w:before="0" w:line="240" w:lineRule="auto"/>
        <w:jc w:val="center"/>
        <w:rPr>
          <w:vanish/>
        </w:rPr>
      </w:pPr>
      <w:r>
        <w:rPr>
          <w:sz w:val="114"/>
          <w:szCs w:val="114"/>
        </w:rPr>
        <w:br w:type="page"/>
      </w:r>
    </w:p>
    <w:p w:rsidR="000F598F" w:rsidRDefault="00FD3F1E" w:rsidP="00FD3F1E">
      <w:pPr>
        <w:spacing w:before="0"/>
      </w:pPr>
      <w:r>
        <w:t xml:space="preserve">Р-1 </w:t>
      </w:r>
      <w:r w:rsidR="000F598F">
        <w:t xml:space="preserve"> </w:t>
      </w:r>
    </w:p>
    <w:tbl>
      <w:tblPr>
        <w:tblpPr w:leftFromText="180" w:rightFromText="180" w:vertAnchor="page" w:horzAnchor="margin" w:tblpY="103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769"/>
        <w:gridCol w:w="1105"/>
        <w:gridCol w:w="1073"/>
        <w:gridCol w:w="1069"/>
        <w:gridCol w:w="960"/>
        <w:gridCol w:w="1523"/>
        <w:gridCol w:w="1321"/>
      </w:tblGrid>
      <w:tr w:rsidR="00FD3F1E" w:rsidRPr="0017296D" w:rsidTr="00FD3F1E">
        <w:tc>
          <w:tcPr>
            <w:tcW w:w="10368" w:type="dxa"/>
            <w:gridSpan w:val="8"/>
          </w:tcPr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b/>
                <w:bCs/>
                <w:sz w:val="20"/>
                <w:szCs w:val="24"/>
              </w:rPr>
              <w:t>Карточка самооценки</w:t>
            </w:r>
            <w:r w:rsidRPr="00F95108">
              <w:rPr>
                <w:sz w:val="20"/>
                <w:szCs w:val="24"/>
              </w:rPr>
              <w:t xml:space="preserve">  _______________________________________________________________</w:t>
            </w:r>
            <w:r w:rsidRPr="00F95108">
              <w:rPr>
                <w:sz w:val="20"/>
                <w:szCs w:val="24"/>
              </w:rPr>
              <w:tab/>
            </w:r>
          </w:p>
        </w:tc>
      </w:tr>
      <w:tr w:rsidR="00FD3F1E" w:rsidRPr="0017296D" w:rsidTr="00FD3F1E">
        <w:tc>
          <w:tcPr>
            <w:tcW w:w="10368" w:type="dxa"/>
            <w:gridSpan w:val="8"/>
          </w:tcPr>
          <w:p w:rsidR="00FD3F1E" w:rsidRPr="00F95108" w:rsidRDefault="00FD3F1E" w:rsidP="00FD3F1E">
            <w:pPr>
              <w:pStyle w:val="20"/>
              <w:ind w:left="0" w:firstLine="0"/>
              <w:jc w:val="left"/>
              <w:rPr>
                <w:b/>
                <w:sz w:val="20"/>
                <w:szCs w:val="24"/>
              </w:rPr>
            </w:pPr>
            <w:r w:rsidRPr="00F95108">
              <w:rPr>
                <w:b/>
                <w:sz w:val="20"/>
                <w:szCs w:val="24"/>
              </w:rPr>
              <w:t>Тема: Совместные действия с обыкновенными и десятичными дробями</w:t>
            </w:r>
          </w:p>
        </w:tc>
      </w:tr>
      <w:tr w:rsidR="00FD3F1E" w:rsidRPr="0017296D" w:rsidTr="00FD3F1E"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20"/>
              <w:ind w:left="0" w:firstLine="0"/>
              <w:rPr>
                <w:b/>
                <w:sz w:val="20"/>
                <w:szCs w:val="22"/>
              </w:rPr>
            </w:pPr>
            <w:r w:rsidRPr="00F95108">
              <w:rPr>
                <w:b/>
                <w:sz w:val="20"/>
                <w:szCs w:val="22"/>
              </w:rPr>
              <w:t xml:space="preserve">Повторение </w:t>
            </w:r>
          </w:p>
          <w:p w:rsidR="00FD3F1E" w:rsidRPr="00F95108" w:rsidRDefault="00FD3F1E" w:rsidP="00FD3F1E">
            <w:pPr>
              <w:pStyle w:val="20"/>
              <w:ind w:left="0"/>
              <w:jc w:val="center"/>
              <w:rPr>
                <w:b/>
                <w:sz w:val="20"/>
                <w:szCs w:val="22"/>
              </w:rPr>
            </w:pPr>
            <w:r w:rsidRPr="00F95108">
              <w:rPr>
                <w:b/>
                <w:sz w:val="20"/>
                <w:szCs w:val="22"/>
              </w:rPr>
              <w:t>(№176)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Задание для групп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Работа в парах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Самостоятельная р</w:t>
            </w:r>
            <w:r w:rsidRPr="00F95108">
              <w:rPr>
                <w:b/>
                <w:bCs/>
                <w:sz w:val="20"/>
                <w:szCs w:val="22"/>
              </w:rPr>
              <w:t>а</w:t>
            </w:r>
            <w:r w:rsidRPr="00F95108">
              <w:rPr>
                <w:b/>
                <w:bCs/>
                <w:sz w:val="20"/>
                <w:szCs w:val="22"/>
              </w:rPr>
              <w:t>бота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Задача</w:t>
            </w:r>
          </w:p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(№195)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Активность на уроке</w:t>
            </w:r>
          </w:p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(1 балл)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Моя оце</w:t>
            </w:r>
            <w:r w:rsidRPr="00F95108">
              <w:rPr>
                <w:b/>
                <w:bCs/>
                <w:sz w:val="20"/>
                <w:szCs w:val="22"/>
              </w:rPr>
              <w:t>н</w:t>
            </w:r>
            <w:r w:rsidRPr="00F95108">
              <w:rPr>
                <w:b/>
                <w:bCs/>
                <w:sz w:val="20"/>
                <w:szCs w:val="22"/>
              </w:rPr>
              <w:t>ка за урок</w:t>
            </w:r>
          </w:p>
        </w:tc>
      </w:tr>
      <w:tr w:rsidR="00FD3F1E" w:rsidRPr="0017296D" w:rsidTr="00FD3F1E">
        <w:tc>
          <w:tcPr>
            <w:tcW w:w="1548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2142" w:type="dxa"/>
            <w:gridSpan w:val="2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321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</w:tr>
      <w:tr w:rsidR="00FD3F1E" w:rsidRPr="0017296D" w:rsidTr="00FD3F1E">
        <w:tc>
          <w:tcPr>
            <w:tcW w:w="5495" w:type="dxa"/>
            <w:gridSpan w:val="4"/>
          </w:tcPr>
          <w:p w:rsidR="00FD3F1E" w:rsidRPr="00F95108" w:rsidRDefault="00FD3F1E" w:rsidP="00FD3F1E">
            <w:pPr>
              <w:pStyle w:val="20"/>
              <w:ind w:left="0" w:firstLine="0"/>
              <w:rPr>
                <w:b/>
                <w:bCs/>
                <w:sz w:val="20"/>
                <w:szCs w:val="24"/>
              </w:rPr>
            </w:pPr>
            <w:r w:rsidRPr="00F95108">
              <w:rPr>
                <w:bCs/>
                <w:sz w:val="20"/>
                <w:szCs w:val="24"/>
              </w:rPr>
              <w:t>1 балл</w:t>
            </w:r>
            <w:r w:rsidRPr="00F95108">
              <w:rPr>
                <w:b/>
                <w:bCs/>
                <w:sz w:val="20"/>
                <w:szCs w:val="24"/>
              </w:rPr>
              <w:t xml:space="preserve"> — </w:t>
            </w:r>
            <w:r w:rsidRPr="00F95108">
              <w:rPr>
                <w:bCs/>
                <w:sz w:val="20"/>
                <w:szCs w:val="24"/>
              </w:rPr>
              <w:t>затрудняюсь выполнить работу</w:t>
            </w:r>
          </w:p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bCs/>
                <w:sz w:val="20"/>
                <w:szCs w:val="24"/>
              </w:rPr>
              <w:t xml:space="preserve">2 балла — </w:t>
            </w:r>
            <w:r w:rsidRPr="00F95108">
              <w:rPr>
                <w:sz w:val="20"/>
                <w:szCs w:val="24"/>
              </w:rPr>
              <w:t xml:space="preserve">понимаю, </w:t>
            </w:r>
            <w:r>
              <w:rPr>
                <w:sz w:val="20"/>
                <w:szCs w:val="24"/>
              </w:rPr>
              <w:t xml:space="preserve">выполняю, </w:t>
            </w:r>
            <w:r w:rsidRPr="00F95108">
              <w:rPr>
                <w:sz w:val="20"/>
                <w:szCs w:val="24"/>
              </w:rPr>
              <w:t>но есть вопросы</w:t>
            </w:r>
          </w:p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  <w:u w:val="single"/>
              </w:rPr>
            </w:pPr>
            <w:r w:rsidRPr="00F95108">
              <w:rPr>
                <w:bCs/>
                <w:sz w:val="20"/>
                <w:szCs w:val="24"/>
              </w:rPr>
              <w:t>3 балла</w:t>
            </w:r>
            <w:r w:rsidRPr="00F95108">
              <w:rPr>
                <w:b/>
                <w:bCs/>
                <w:sz w:val="20"/>
                <w:szCs w:val="24"/>
              </w:rPr>
              <w:t xml:space="preserve"> — </w:t>
            </w:r>
            <w:r w:rsidRPr="00F95108">
              <w:rPr>
                <w:sz w:val="20"/>
                <w:szCs w:val="24"/>
              </w:rPr>
              <w:t>выполнил самостоятельно, без ошибок</w:t>
            </w:r>
          </w:p>
        </w:tc>
        <w:tc>
          <w:tcPr>
            <w:tcW w:w="4873" w:type="dxa"/>
            <w:gridSpan w:val="4"/>
          </w:tcPr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sz w:val="20"/>
                <w:szCs w:val="24"/>
                <w:u w:val="single"/>
              </w:rPr>
              <w:t>Оценка за урок:</w:t>
            </w:r>
            <w:r w:rsidRPr="00F95108">
              <w:rPr>
                <w:sz w:val="20"/>
                <w:szCs w:val="24"/>
              </w:rPr>
              <w:t xml:space="preserve"> </w:t>
            </w:r>
          </w:p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sz w:val="20"/>
                <w:szCs w:val="24"/>
              </w:rPr>
              <w:t>«</w:t>
            </w:r>
            <w:r w:rsidRPr="00FC6D85">
              <w:rPr>
                <w:b/>
                <w:sz w:val="20"/>
                <w:szCs w:val="24"/>
              </w:rPr>
              <w:t>5</w:t>
            </w:r>
            <w:r w:rsidRPr="00F95108">
              <w:rPr>
                <w:sz w:val="20"/>
                <w:szCs w:val="24"/>
              </w:rPr>
              <w:t>» - 13-15 баллов</w:t>
            </w:r>
            <w:r>
              <w:rPr>
                <w:sz w:val="20"/>
                <w:szCs w:val="24"/>
              </w:rPr>
              <w:t xml:space="preserve">  </w:t>
            </w:r>
            <w:r w:rsidRPr="00F95108">
              <w:rPr>
                <w:sz w:val="20"/>
                <w:szCs w:val="24"/>
              </w:rPr>
              <w:t>«</w:t>
            </w:r>
            <w:r w:rsidRPr="00FC6D85">
              <w:rPr>
                <w:b/>
                <w:sz w:val="20"/>
                <w:szCs w:val="24"/>
              </w:rPr>
              <w:t>4</w:t>
            </w:r>
            <w:r w:rsidRPr="00F95108">
              <w:rPr>
                <w:sz w:val="20"/>
                <w:szCs w:val="24"/>
              </w:rPr>
              <w:t>» - 9-12 баллов</w:t>
            </w:r>
            <w:r>
              <w:rPr>
                <w:sz w:val="20"/>
                <w:szCs w:val="24"/>
              </w:rPr>
              <w:t xml:space="preserve">   </w:t>
            </w:r>
            <w:r w:rsidRPr="00F95108">
              <w:rPr>
                <w:sz w:val="20"/>
                <w:szCs w:val="24"/>
              </w:rPr>
              <w:t>«</w:t>
            </w:r>
            <w:r w:rsidRPr="00FC6D85">
              <w:rPr>
                <w:b/>
                <w:sz w:val="20"/>
                <w:szCs w:val="24"/>
              </w:rPr>
              <w:t>3</w:t>
            </w:r>
            <w:r w:rsidRPr="00F95108">
              <w:rPr>
                <w:sz w:val="20"/>
                <w:szCs w:val="24"/>
              </w:rPr>
              <w:t>» - 5-8 ба</w:t>
            </w:r>
            <w:r w:rsidRPr="00F95108">
              <w:rPr>
                <w:sz w:val="20"/>
                <w:szCs w:val="24"/>
              </w:rPr>
              <w:t>л</w:t>
            </w:r>
            <w:r w:rsidRPr="00F95108">
              <w:rPr>
                <w:sz w:val="20"/>
                <w:szCs w:val="24"/>
              </w:rPr>
              <w:t>лов</w:t>
            </w:r>
          </w:p>
        </w:tc>
      </w:tr>
      <w:tr w:rsidR="00FD3F1E" w:rsidRPr="0017296D" w:rsidTr="00FD3F1E">
        <w:tc>
          <w:tcPr>
            <w:tcW w:w="10368" w:type="dxa"/>
            <w:gridSpan w:val="8"/>
          </w:tcPr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b/>
                <w:bCs/>
                <w:sz w:val="20"/>
                <w:szCs w:val="24"/>
              </w:rPr>
              <w:t>Карточка самооценки</w:t>
            </w:r>
            <w:r w:rsidRPr="00F95108">
              <w:rPr>
                <w:sz w:val="20"/>
                <w:szCs w:val="24"/>
              </w:rPr>
              <w:t xml:space="preserve">  _______________________________________________________________</w:t>
            </w:r>
            <w:r w:rsidRPr="00F95108">
              <w:rPr>
                <w:sz w:val="20"/>
                <w:szCs w:val="24"/>
              </w:rPr>
              <w:tab/>
            </w:r>
          </w:p>
        </w:tc>
      </w:tr>
      <w:tr w:rsidR="00FD3F1E" w:rsidRPr="0017296D" w:rsidTr="00FD3F1E">
        <w:tc>
          <w:tcPr>
            <w:tcW w:w="10368" w:type="dxa"/>
            <w:gridSpan w:val="8"/>
          </w:tcPr>
          <w:p w:rsidR="00FD3F1E" w:rsidRPr="00F95108" w:rsidRDefault="00FD3F1E" w:rsidP="00FD3F1E">
            <w:pPr>
              <w:pStyle w:val="20"/>
              <w:ind w:left="0" w:firstLine="0"/>
              <w:jc w:val="left"/>
              <w:rPr>
                <w:b/>
                <w:sz w:val="20"/>
                <w:szCs w:val="24"/>
              </w:rPr>
            </w:pPr>
            <w:r w:rsidRPr="00F95108">
              <w:rPr>
                <w:b/>
                <w:sz w:val="20"/>
                <w:szCs w:val="24"/>
              </w:rPr>
              <w:t>Тема: Совместные действия с обыкновенными и десятичными дробями</w:t>
            </w:r>
          </w:p>
        </w:tc>
      </w:tr>
      <w:tr w:rsidR="00FD3F1E" w:rsidRPr="0017296D" w:rsidTr="00FD3F1E"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20"/>
              <w:ind w:left="0" w:firstLine="0"/>
              <w:rPr>
                <w:b/>
                <w:sz w:val="20"/>
                <w:szCs w:val="22"/>
              </w:rPr>
            </w:pPr>
            <w:r w:rsidRPr="00F95108">
              <w:rPr>
                <w:b/>
                <w:sz w:val="20"/>
                <w:szCs w:val="22"/>
              </w:rPr>
              <w:t xml:space="preserve">Повторение </w:t>
            </w:r>
          </w:p>
          <w:p w:rsidR="00FD3F1E" w:rsidRPr="00F95108" w:rsidRDefault="00FD3F1E" w:rsidP="00FD3F1E">
            <w:pPr>
              <w:pStyle w:val="20"/>
              <w:ind w:left="0"/>
              <w:jc w:val="center"/>
              <w:rPr>
                <w:b/>
                <w:sz w:val="20"/>
                <w:szCs w:val="22"/>
              </w:rPr>
            </w:pPr>
            <w:r w:rsidRPr="00F95108">
              <w:rPr>
                <w:b/>
                <w:sz w:val="20"/>
                <w:szCs w:val="22"/>
              </w:rPr>
              <w:t>(№176)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Задание для групп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Работа в парах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Самостоятельная р</w:t>
            </w:r>
            <w:r w:rsidRPr="00F95108">
              <w:rPr>
                <w:b/>
                <w:bCs/>
                <w:sz w:val="20"/>
                <w:szCs w:val="22"/>
              </w:rPr>
              <w:t>а</w:t>
            </w:r>
            <w:r w:rsidRPr="00F95108">
              <w:rPr>
                <w:b/>
                <w:bCs/>
                <w:sz w:val="20"/>
                <w:szCs w:val="22"/>
              </w:rPr>
              <w:t>бота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Задача</w:t>
            </w:r>
          </w:p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(№195)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Активность на уроке</w:t>
            </w:r>
          </w:p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(1 балл)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:rsidR="00FD3F1E" w:rsidRPr="00F95108" w:rsidRDefault="00FD3F1E" w:rsidP="00FD3F1E">
            <w:pPr>
              <w:pStyle w:val="aa"/>
              <w:spacing w:line="240" w:lineRule="auto"/>
              <w:jc w:val="center"/>
              <w:rPr>
                <w:b/>
                <w:bCs/>
                <w:sz w:val="20"/>
                <w:szCs w:val="22"/>
              </w:rPr>
            </w:pPr>
            <w:r w:rsidRPr="00F95108">
              <w:rPr>
                <w:b/>
                <w:bCs/>
                <w:sz w:val="20"/>
                <w:szCs w:val="22"/>
              </w:rPr>
              <w:t>Моя оце</w:t>
            </w:r>
            <w:r w:rsidRPr="00F95108">
              <w:rPr>
                <w:b/>
                <w:bCs/>
                <w:sz w:val="20"/>
                <w:szCs w:val="22"/>
              </w:rPr>
              <w:t>н</w:t>
            </w:r>
            <w:r w:rsidRPr="00F95108">
              <w:rPr>
                <w:b/>
                <w:bCs/>
                <w:sz w:val="20"/>
                <w:szCs w:val="22"/>
              </w:rPr>
              <w:t>ка за урок</w:t>
            </w:r>
          </w:p>
        </w:tc>
      </w:tr>
      <w:tr w:rsidR="00FD3F1E" w:rsidRPr="0017296D" w:rsidTr="00FD3F1E">
        <w:tc>
          <w:tcPr>
            <w:tcW w:w="1548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2142" w:type="dxa"/>
            <w:gridSpan w:val="2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  <w:tc>
          <w:tcPr>
            <w:tcW w:w="1321" w:type="dxa"/>
            <w:shd w:val="clear" w:color="auto" w:fill="auto"/>
          </w:tcPr>
          <w:p w:rsidR="00FD3F1E" w:rsidRPr="00F95108" w:rsidRDefault="00FD3F1E" w:rsidP="00FD3F1E">
            <w:pPr>
              <w:pStyle w:val="20"/>
              <w:ind w:left="0"/>
              <w:rPr>
                <w:sz w:val="20"/>
                <w:szCs w:val="24"/>
              </w:rPr>
            </w:pPr>
          </w:p>
        </w:tc>
      </w:tr>
      <w:tr w:rsidR="00FD3F1E" w:rsidRPr="0017296D" w:rsidTr="00FD3F1E">
        <w:tc>
          <w:tcPr>
            <w:tcW w:w="5495" w:type="dxa"/>
            <w:gridSpan w:val="4"/>
          </w:tcPr>
          <w:p w:rsidR="00FD3F1E" w:rsidRPr="00F95108" w:rsidRDefault="00FD3F1E" w:rsidP="00FD3F1E">
            <w:pPr>
              <w:pStyle w:val="20"/>
              <w:ind w:left="0" w:firstLine="0"/>
              <w:rPr>
                <w:b/>
                <w:bCs/>
                <w:sz w:val="20"/>
                <w:szCs w:val="24"/>
              </w:rPr>
            </w:pPr>
            <w:r w:rsidRPr="00F95108">
              <w:rPr>
                <w:bCs/>
                <w:sz w:val="20"/>
                <w:szCs w:val="24"/>
              </w:rPr>
              <w:t>1 балл</w:t>
            </w:r>
            <w:r w:rsidRPr="00F95108">
              <w:rPr>
                <w:b/>
                <w:bCs/>
                <w:sz w:val="20"/>
                <w:szCs w:val="24"/>
              </w:rPr>
              <w:t xml:space="preserve"> — </w:t>
            </w:r>
            <w:r w:rsidRPr="00F95108">
              <w:rPr>
                <w:bCs/>
                <w:sz w:val="20"/>
                <w:szCs w:val="24"/>
              </w:rPr>
              <w:t>затрудняюсь выполнить работу</w:t>
            </w:r>
          </w:p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bCs/>
                <w:sz w:val="20"/>
                <w:szCs w:val="24"/>
              </w:rPr>
              <w:t xml:space="preserve">2 балла — </w:t>
            </w:r>
            <w:r w:rsidRPr="00F95108">
              <w:rPr>
                <w:sz w:val="20"/>
                <w:szCs w:val="24"/>
              </w:rPr>
              <w:t xml:space="preserve">понимаю, </w:t>
            </w:r>
            <w:r>
              <w:rPr>
                <w:sz w:val="20"/>
                <w:szCs w:val="24"/>
              </w:rPr>
              <w:t xml:space="preserve">выполняю, </w:t>
            </w:r>
            <w:r w:rsidRPr="00F95108">
              <w:rPr>
                <w:sz w:val="20"/>
                <w:szCs w:val="24"/>
              </w:rPr>
              <w:t>но есть вопросы</w:t>
            </w:r>
          </w:p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  <w:u w:val="single"/>
              </w:rPr>
            </w:pPr>
            <w:r w:rsidRPr="00F95108">
              <w:rPr>
                <w:bCs/>
                <w:sz w:val="20"/>
                <w:szCs w:val="24"/>
              </w:rPr>
              <w:t>3 балла</w:t>
            </w:r>
            <w:r w:rsidRPr="00F95108">
              <w:rPr>
                <w:b/>
                <w:bCs/>
                <w:sz w:val="20"/>
                <w:szCs w:val="24"/>
              </w:rPr>
              <w:t xml:space="preserve"> — </w:t>
            </w:r>
            <w:r w:rsidRPr="00F95108">
              <w:rPr>
                <w:sz w:val="20"/>
                <w:szCs w:val="24"/>
              </w:rPr>
              <w:t>выполнил самостоятельно, без ошибок</w:t>
            </w:r>
          </w:p>
        </w:tc>
        <w:tc>
          <w:tcPr>
            <w:tcW w:w="4873" w:type="dxa"/>
            <w:gridSpan w:val="4"/>
          </w:tcPr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sz w:val="20"/>
                <w:szCs w:val="24"/>
                <w:u w:val="single"/>
              </w:rPr>
              <w:t>Оценка за урок:</w:t>
            </w:r>
            <w:r w:rsidRPr="00F95108">
              <w:rPr>
                <w:sz w:val="20"/>
                <w:szCs w:val="24"/>
              </w:rPr>
              <w:t xml:space="preserve"> </w:t>
            </w:r>
          </w:p>
          <w:p w:rsidR="00FD3F1E" w:rsidRPr="00F95108" w:rsidRDefault="00FD3F1E" w:rsidP="00FD3F1E">
            <w:pPr>
              <w:pStyle w:val="20"/>
              <w:ind w:left="0" w:firstLine="0"/>
              <w:rPr>
                <w:sz w:val="20"/>
                <w:szCs w:val="24"/>
              </w:rPr>
            </w:pPr>
            <w:r w:rsidRPr="00F95108">
              <w:rPr>
                <w:sz w:val="20"/>
                <w:szCs w:val="24"/>
              </w:rPr>
              <w:t>«</w:t>
            </w:r>
            <w:r w:rsidRPr="00FC6D85">
              <w:rPr>
                <w:b/>
                <w:sz w:val="20"/>
                <w:szCs w:val="24"/>
              </w:rPr>
              <w:t>5</w:t>
            </w:r>
            <w:r w:rsidRPr="00F95108">
              <w:rPr>
                <w:sz w:val="20"/>
                <w:szCs w:val="24"/>
              </w:rPr>
              <w:t>» - 13-15 баллов</w:t>
            </w:r>
            <w:r>
              <w:rPr>
                <w:sz w:val="20"/>
                <w:szCs w:val="24"/>
              </w:rPr>
              <w:t xml:space="preserve">  </w:t>
            </w:r>
            <w:r w:rsidRPr="00F95108">
              <w:rPr>
                <w:sz w:val="20"/>
                <w:szCs w:val="24"/>
              </w:rPr>
              <w:t>«</w:t>
            </w:r>
            <w:r w:rsidRPr="00FC6D85">
              <w:rPr>
                <w:b/>
                <w:sz w:val="20"/>
                <w:szCs w:val="24"/>
              </w:rPr>
              <w:t>4</w:t>
            </w:r>
            <w:r w:rsidRPr="00F95108">
              <w:rPr>
                <w:sz w:val="20"/>
                <w:szCs w:val="24"/>
              </w:rPr>
              <w:t>» - 9-12 баллов</w:t>
            </w:r>
            <w:r>
              <w:rPr>
                <w:sz w:val="20"/>
                <w:szCs w:val="24"/>
              </w:rPr>
              <w:t xml:space="preserve">   </w:t>
            </w:r>
            <w:r w:rsidRPr="00F95108">
              <w:rPr>
                <w:sz w:val="20"/>
                <w:szCs w:val="24"/>
              </w:rPr>
              <w:t>«</w:t>
            </w:r>
            <w:r w:rsidRPr="00FC6D85">
              <w:rPr>
                <w:b/>
                <w:sz w:val="20"/>
                <w:szCs w:val="24"/>
              </w:rPr>
              <w:t>3</w:t>
            </w:r>
            <w:r w:rsidRPr="00F95108">
              <w:rPr>
                <w:sz w:val="20"/>
                <w:szCs w:val="24"/>
              </w:rPr>
              <w:t>» - 5-8 ба</w:t>
            </w:r>
            <w:r w:rsidRPr="00F95108">
              <w:rPr>
                <w:sz w:val="20"/>
                <w:szCs w:val="24"/>
              </w:rPr>
              <w:t>л</w:t>
            </w:r>
            <w:r w:rsidRPr="00F95108">
              <w:rPr>
                <w:sz w:val="20"/>
                <w:szCs w:val="24"/>
              </w:rPr>
              <w:t>лов</w:t>
            </w:r>
          </w:p>
        </w:tc>
      </w:tr>
    </w:tbl>
    <w:p w:rsidR="000F598F" w:rsidRDefault="000F598F" w:rsidP="000F598F">
      <w:pPr>
        <w:spacing w:before="0" w:line="240" w:lineRule="auto"/>
        <w:jc w:val="left"/>
      </w:pPr>
    </w:p>
    <w:p w:rsidR="001D347F" w:rsidRPr="00CC56DD" w:rsidRDefault="001D347F" w:rsidP="00CC56DD">
      <w:pPr>
        <w:pStyle w:val="ac"/>
        <w:spacing w:line="240" w:lineRule="auto"/>
      </w:pPr>
    </w:p>
    <w:sectPr w:rsidR="001D347F" w:rsidRPr="00CC56DD" w:rsidSect="000F598F">
      <w:footerReference w:type="even" r:id="rId37"/>
      <w:footerReference w:type="default" r:id="rId38"/>
      <w:pgSz w:w="16838" w:h="11906" w:orient="landscape" w:code="9"/>
      <w:pgMar w:top="567" w:right="567" w:bottom="567" w:left="56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0D4" w:rsidRDefault="00A750D4">
      <w:r>
        <w:separator/>
      </w:r>
    </w:p>
  </w:endnote>
  <w:endnote w:type="continuationSeparator" w:id="0">
    <w:p w:rsidR="00A750D4" w:rsidRDefault="00A7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7F" w:rsidRDefault="001D347F" w:rsidP="007C0E3B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347F" w:rsidRDefault="001D347F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7F" w:rsidRDefault="001D347F" w:rsidP="007C0E3B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4C9F">
      <w:rPr>
        <w:rStyle w:val="a9"/>
        <w:noProof/>
      </w:rPr>
      <w:t>7</w:t>
    </w:r>
    <w:r>
      <w:rPr>
        <w:rStyle w:val="a9"/>
      </w:rPr>
      <w:fldChar w:fldCharType="end"/>
    </w:r>
  </w:p>
  <w:p w:rsidR="001D347F" w:rsidRDefault="001D347F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0D4" w:rsidRDefault="00A750D4">
      <w:r>
        <w:separator/>
      </w:r>
    </w:p>
  </w:footnote>
  <w:footnote w:type="continuationSeparator" w:id="0">
    <w:p w:rsidR="00A750D4" w:rsidRDefault="00A7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56CB"/>
    <w:multiLevelType w:val="hybridMultilevel"/>
    <w:tmpl w:val="E8EA2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64D20"/>
    <w:multiLevelType w:val="hybridMultilevel"/>
    <w:tmpl w:val="92069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7E4496"/>
    <w:multiLevelType w:val="hybridMultilevel"/>
    <w:tmpl w:val="2684F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65002"/>
    <w:multiLevelType w:val="hybridMultilevel"/>
    <w:tmpl w:val="678849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D0E59"/>
    <w:multiLevelType w:val="hybridMultilevel"/>
    <w:tmpl w:val="6424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5434D"/>
    <w:multiLevelType w:val="hybridMultilevel"/>
    <w:tmpl w:val="F10258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66A1A"/>
    <w:multiLevelType w:val="hybridMultilevel"/>
    <w:tmpl w:val="0ECC1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CE16C2"/>
    <w:multiLevelType w:val="hybridMultilevel"/>
    <w:tmpl w:val="934651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053404"/>
    <w:multiLevelType w:val="hybridMultilevel"/>
    <w:tmpl w:val="A3FC9120"/>
    <w:lvl w:ilvl="0" w:tplc="4558D8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0A23647"/>
    <w:multiLevelType w:val="hybridMultilevel"/>
    <w:tmpl w:val="FAD8B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8577D8"/>
    <w:multiLevelType w:val="singleLevel"/>
    <w:tmpl w:val="0BDAF4D8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>
    <w:nsid w:val="4C941B4A"/>
    <w:multiLevelType w:val="hybridMultilevel"/>
    <w:tmpl w:val="A6DE37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332C85"/>
    <w:multiLevelType w:val="hybridMultilevel"/>
    <w:tmpl w:val="92069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B72D5A"/>
    <w:multiLevelType w:val="hybridMultilevel"/>
    <w:tmpl w:val="816EC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3764B"/>
    <w:multiLevelType w:val="hybridMultilevel"/>
    <w:tmpl w:val="8F1A5CE6"/>
    <w:lvl w:ilvl="0" w:tplc="47EEE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569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62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44F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1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240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69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A2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A1F30AE"/>
    <w:multiLevelType w:val="hybridMultilevel"/>
    <w:tmpl w:val="92069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A871ED"/>
    <w:multiLevelType w:val="hybridMultilevel"/>
    <w:tmpl w:val="9FECA99E"/>
    <w:lvl w:ilvl="0" w:tplc="47EEE0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669D2"/>
    <w:multiLevelType w:val="hybridMultilevel"/>
    <w:tmpl w:val="C076E728"/>
    <w:lvl w:ilvl="0" w:tplc="A6A0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C7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EE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3E8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69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463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42E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DEB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724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9012AC"/>
    <w:multiLevelType w:val="hybridMultilevel"/>
    <w:tmpl w:val="5AD2BD0E"/>
    <w:lvl w:ilvl="0" w:tplc="42785E6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49418D"/>
    <w:multiLevelType w:val="hybridMultilevel"/>
    <w:tmpl w:val="08E0B34E"/>
    <w:lvl w:ilvl="0" w:tplc="47EEE07A">
      <w:start w:val="1"/>
      <w:numFmt w:val="bullet"/>
      <w:lvlText w:val="•"/>
      <w:lvlJc w:val="left"/>
      <w:pPr>
        <w:ind w:left="77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>
    <w:nsid w:val="76852DE2"/>
    <w:multiLevelType w:val="hybridMultilevel"/>
    <w:tmpl w:val="C576E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6"/>
  </w:num>
  <w:num w:numId="5">
    <w:abstractNumId w:val="15"/>
  </w:num>
  <w:num w:numId="6">
    <w:abstractNumId w:val="14"/>
  </w:num>
  <w:num w:numId="7">
    <w:abstractNumId w:val="17"/>
  </w:num>
  <w:num w:numId="8">
    <w:abstractNumId w:val="16"/>
  </w:num>
  <w:num w:numId="9">
    <w:abstractNumId w:val="19"/>
  </w:num>
  <w:num w:numId="10">
    <w:abstractNumId w:val="0"/>
  </w:num>
  <w:num w:numId="11">
    <w:abstractNumId w:val="9"/>
  </w:num>
  <w:num w:numId="12">
    <w:abstractNumId w:val="2"/>
  </w:num>
  <w:num w:numId="13">
    <w:abstractNumId w:val="18"/>
  </w:num>
  <w:num w:numId="14">
    <w:abstractNumId w:val="8"/>
  </w:num>
  <w:num w:numId="15">
    <w:abstractNumId w:val="3"/>
  </w:num>
  <w:num w:numId="16">
    <w:abstractNumId w:val="20"/>
  </w:num>
  <w:num w:numId="17">
    <w:abstractNumId w:val="13"/>
  </w:num>
  <w:num w:numId="18">
    <w:abstractNumId w:val="5"/>
  </w:num>
  <w:num w:numId="19">
    <w:abstractNumId w:val="4"/>
  </w:num>
  <w:num w:numId="20">
    <w:abstractNumId w:val="1"/>
  </w:num>
  <w:num w:numId="21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onsecutiveHyphenLimit w:val="3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FA"/>
    <w:rsid w:val="0001211F"/>
    <w:rsid w:val="0001640E"/>
    <w:rsid w:val="00031E00"/>
    <w:rsid w:val="0003666A"/>
    <w:rsid w:val="000475F7"/>
    <w:rsid w:val="000676A5"/>
    <w:rsid w:val="0007127A"/>
    <w:rsid w:val="000B0A94"/>
    <w:rsid w:val="000D27E5"/>
    <w:rsid w:val="000D3F94"/>
    <w:rsid w:val="000D5165"/>
    <w:rsid w:val="000E7D01"/>
    <w:rsid w:val="000F598F"/>
    <w:rsid w:val="00103519"/>
    <w:rsid w:val="0015191B"/>
    <w:rsid w:val="001A3E54"/>
    <w:rsid w:val="001D347F"/>
    <w:rsid w:val="001F577C"/>
    <w:rsid w:val="00232E03"/>
    <w:rsid w:val="00236880"/>
    <w:rsid w:val="0025333E"/>
    <w:rsid w:val="002705F8"/>
    <w:rsid w:val="002B592B"/>
    <w:rsid w:val="002C2805"/>
    <w:rsid w:val="002C6259"/>
    <w:rsid w:val="00313469"/>
    <w:rsid w:val="00324799"/>
    <w:rsid w:val="00337D3A"/>
    <w:rsid w:val="00345F3F"/>
    <w:rsid w:val="00350D70"/>
    <w:rsid w:val="003723EA"/>
    <w:rsid w:val="00381373"/>
    <w:rsid w:val="00387200"/>
    <w:rsid w:val="00390EF2"/>
    <w:rsid w:val="003F63BF"/>
    <w:rsid w:val="004501FC"/>
    <w:rsid w:val="00494E13"/>
    <w:rsid w:val="00501FDA"/>
    <w:rsid w:val="00512978"/>
    <w:rsid w:val="005152DE"/>
    <w:rsid w:val="005300E7"/>
    <w:rsid w:val="005331C2"/>
    <w:rsid w:val="00550CFA"/>
    <w:rsid w:val="00595BD4"/>
    <w:rsid w:val="0059731E"/>
    <w:rsid w:val="005A4EE1"/>
    <w:rsid w:val="005A7B4F"/>
    <w:rsid w:val="005B0DF4"/>
    <w:rsid w:val="005E0732"/>
    <w:rsid w:val="00612C83"/>
    <w:rsid w:val="006D26C8"/>
    <w:rsid w:val="007C0E3B"/>
    <w:rsid w:val="007C281B"/>
    <w:rsid w:val="007D2C0D"/>
    <w:rsid w:val="00814B70"/>
    <w:rsid w:val="0084662D"/>
    <w:rsid w:val="0088015C"/>
    <w:rsid w:val="008927BF"/>
    <w:rsid w:val="008B14BF"/>
    <w:rsid w:val="008B4F6F"/>
    <w:rsid w:val="008B7861"/>
    <w:rsid w:val="008E256A"/>
    <w:rsid w:val="008F4146"/>
    <w:rsid w:val="0092115C"/>
    <w:rsid w:val="00922B76"/>
    <w:rsid w:val="009410EF"/>
    <w:rsid w:val="00941473"/>
    <w:rsid w:val="009754F2"/>
    <w:rsid w:val="0098529B"/>
    <w:rsid w:val="00990286"/>
    <w:rsid w:val="00993957"/>
    <w:rsid w:val="009F5487"/>
    <w:rsid w:val="00A022F6"/>
    <w:rsid w:val="00A07B21"/>
    <w:rsid w:val="00A16A12"/>
    <w:rsid w:val="00A16BEE"/>
    <w:rsid w:val="00A271DA"/>
    <w:rsid w:val="00A31648"/>
    <w:rsid w:val="00A37CD5"/>
    <w:rsid w:val="00A4106F"/>
    <w:rsid w:val="00A750D4"/>
    <w:rsid w:val="00A76F1D"/>
    <w:rsid w:val="00AC1A6E"/>
    <w:rsid w:val="00B06183"/>
    <w:rsid w:val="00B56DE6"/>
    <w:rsid w:val="00B84772"/>
    <w:rsid w:val="00B8600A"/>
    <w:rsid w:val="00BB6B2A"/>
    <w:rsid w:val="00BF4170"/>
    <w:rsid w:val="00BF6C87"/>
    <w:rsid w:val="00C74912"/>
    <w:rsid w:val="00CB0D7F"/>
    <w:rsid w:val="00CC56DD"/>
    <w:rsid w:val="00D064F7"/>
    <w:rsid w:val="00D1288F"/>
    <w:rsid w:val="00D13D04"/>
    <w:rsid w:val="00D15D44"/>
    <w:rsid w:val="00D45878"/>
    <w:rsid w:val="00D523CD"/>
    <w:rsid w:val="00DA2C03"/>
    <w:rsid w:val="00DD14DA"/>
    <w:rsid w:val="00DD4136"/>
    <w:rsid w:val="00DE37EF"/>
    <w:rsid w:val="00DE6B30"/>
    <w:rsid w:val="00DF6989"/>
    <w:rsid w:val="00E06244"/>
    <w:rsid w:val="00E10912"/>
    <w:rsid w:val="00E2316F"/>
    <w:rsid w:val="00E24C9F"/>
    <w:rsid w:val="00E77234"/>
    <w:rsid w:val="00EC1D32"/>
    <w:rsid w:val="00F347DF"/>
    <w:rsid w:val="00F415A5"/>
    <w:rsid w:val="00F80E5A"/>
    <w:rsid w:val="00F873BD"/>
    <w:rsid w:val="00F95108"/>
    <w:rsid w:val="00FA212C"/>
    <w:rsid w:val="00FB6200"/>
    <w:rsid w:val="00FC163F"/>
    <w:rsid w:val="00FC6D85"/>
    <w:rsid w:val="00FC731F"/>
    <w:rsid w:val="00FD1554"/>
    <w:rsid w:val="00FD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spacing w:before="40" w:line="280" w:lineRule="exact"/>
      <w:jc w:val="both"/>
    </w:pPr>
    <w:rPr>
      <w:sz w:val="24"/>
      <w:szCs w:val="24"/>
    </w:rPr>
  </w:style>
  <w:style w:type="paragraph" w:styleId="1">
    <w:name w:val="heading 1"/>
    <w:aliases w:val="Урок"/>
    <w:basedOn w:val="a0"/>
    <w:next w:val="a0"/>
    <w:qFormat/>
    <w:pPr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qFormat/>
    <w:pPr>
      <w:keepNext/>
      <w:outlineLvl w:val="1"/>
    </w:pPr>
    <w:rPr>
      <w:b/>
      <w:bCs/>
      <w:i/>
      <w:iCs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0"/>
    <w:next w:val="a0"/>
    <w:qFormat/>
    <w:pPr>
      <w:keepNext/>
      <w:outlineLvl w:val="3"/>
    </w:pPr>
    <w:rPr>
      <w:i/>
      <w:iCs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Cs/>
      <w:i/>
      <w:iCs/>
      <w:lang w:val="en-US"/>
    </w:rPr>
  </w:style>
  <w:style w:type="paragraph" w:styleId="6">
    <w:name w:val="heading 6"/>
    <w:basedOn w:val="a0"/>
    <w:next w:val="a0"/>
    <w:qFormat/>
    <w:pPr>
      <w:keepNext/>
      <w:widowControl/>
      <w:spacing w:before="0" w:line="240" w:lineRule="auto"/>
      <w:jc w:val="left"/>
      <w:outlineLvl w:val="5"/>
    </w:pPr>
    <w:rPr>
      <w:b/>
      <w:bCs/>
      <w:szCs w:val="20"/>
    </w:rPr>
  </w:style>
  <w:style w:type="paragraph" w:styleId="7">
    <w:name w:val="heading 7"/>
    <w:basedOn w:val="a0"/>
    <w:next w:val="a0"/>
    <w:qFormat/>
    <w:pPr>
      <w:keepNext/>
      <w:widowControl/>
      <w:spacing w:before="0" w:line="240" w:lineRule="auto"/>
      <w:jc w:val="left"/>
      <w:outlineLvl w:val="6"/>
    </w:pPr>
    <w:rPr>
      <w:b/>
      <w:bCs/>
      <w:i/>
      <w:iCs/>
      <w:szCs w:val="20"/>
    </w:rPr>
  </w:style>
  <w:style w:type="paragraph" w:styleId="8">
    <w:name w:val="heading 8"/>
    <w:basedOn w:val="a0"/>
    <w:next w:val="a0"/>
    <w:qFormat/>
    <w:pPr>
      <w:keepNext/>
      <w:widowControl/>
      <w:spacing w:before="0" w:line="240" w:lineRule="auto"/>
      <w:outlineLvl w:val="7"/>
    </w:pPr>
    <w:rPr>
      <w:b/>
      <w:bCs/>
      <w:szCs w:val="20"/>
    </w:rPr>
  </w:style>
  <w:style w:type="paragraph" w:styleId="9">
    <w:name w:val="heading 9"/>
    <w:basedOn w:val="a0"/>
    <w:next w:val="a0"/>
    <w:qFormat/>
    <w:pPr>
      <w:keepNext/>
      <w:widowControl/>
      <w:spacing w:before="0" w:line="240" w:lineRule="auto"/>
      <w:jc w:val="left"/>
      <w:outlineLvl w:val="8"/>
    </w:pPr>
    <w:rPr>
      <w:b/>
      <w:bCs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4">
    <w:name w:val="Синий текст"/>
    <w:basedOn w:val="a0"/>
    <w:pPr>
      <w:spacing w:before="80" w:after="80"/>
    </w:pPr>
  </w:style>
  <w:style w:type="paragraph" w:customStyle="1" w:styleId="a5">
    <w:name w:val="Черный текст"/>
    <w:basedOn w:val="a0"/>
    <w:pPr>
      <w:tabs>
        <w:tab w:val="left" w:pos="360"/>
        <w:tab w:val="left" w:pos="2985"/>
      </w:tabs>
      <w:spacing w:before="120" w:after="120" w:line="235" w:lineRule="auto"/>
    </w:pPr>
    <w:rPr>
      <w:b/>
      <w:bCs/>
      <w:i/>
      <w:iCs/>
    </w:rPr>
  </w:style>
  <w:style w:type="character" w:styleId="a6">
    <w:name w:val="Hyperlink"/>
    <w:rPr>
      <w:color w:val="333399"/>
      <w:u w:val="none"/>
    </w:rPr>
  </w:style>
  <w:style w:type="paragraph" w:styleId="a7">
    <w:name w:val="Title"/>
    <w:basedOn w:val="a0"/>
    <w:qFormat/>
    <w:pPr>
      <w:jc w:val="center"/>
    </w:pPr>
    <w:rPr>
      <w:b/>
      <w:bCs/>
    </w:rPr>
  </w:style>
  <w:style w:type="paragraph" w:styleId="a8">
    <w:name w:val="footer"/>
    <w:basedOn w:val="a0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paragraph" w:customStyle="1" w:styleId="4pt">
    <w:name w:val="4 pt"/>
    <w:basedOn w:val="a0"/>
    <w:pPr>
      <w:spacing w:line="80" w:lineRule="exact"/>
    </w:pPr>
  </w:style>
  <w:style w:type="paragraph" w:customStyle="1" w:styleId="6pt">
    <w:name w:val="6 pt"/>
    <w:basedOn w:val="aa"/>
    <w:pPr>
      <w:spacing w:line="120" w:lineRule="exact"/>
    </w:pPr>
  </w:style>
  <w:style w:type="paragraph" w:styleId="aa">
    <w:name w:val="Body Text"/>
    <w:basedOn w:val="a0"/>
    <w:pPr>
      <w:spacing w:before="0"/>
    </w:pPr>
    <w:rPr>
      <w:szCs w:val="28"/>
    </w:rPr>
  </w:style>
  <w:style w:type="paragraph" w:customStyle="1" w:styleId="ab">
    <w:name w:val="Данные"/>
    <w:basedOn w:val="a0"/>
    <w:rPr>
      <w:bCs/>
      <w:sz w:val="26"/>
    </w:rPr>
  </w:style>
  <w:style w:type="paragraph" w:customStyle="1" w:styleId="ac">
    <w:name w:val="п/ж обычный"/>
    <w:basedOn w:val="a0"/>
    <w:pPr>
      <w:spacing w:before="0"/>
    </w:pPr>
    <w:rPr>
      <w:b/>
      <w:bCs/>
    </w:rPr>
  </w:style>
  <w:style w:type="paragraph" w:customStyle="1" w:styleId="ad">
    <w:name w:val="п/ж"/>
    <w:aliases w:val="курсив обычный"/>
    <w:basedOn w:val="a0"/>
    <w:pPr>
      <w:spacing w:before="80" w:after="40"/>
    </w:pPr>
    <w:rPr>
      <w:b/>
      <w:bCs/>
      <w:i/>
      <w:iCs/>
    </w:rPr>
  </w:style>
  <w:style w:type="paragraph" w:customStyle="1" w:styleId="a">
    <w:name w:val="нумерация"/>
    <w:basedOn w:val="a0"/>
    <w:pPr>
      <w:widowControl/>
      <w:numPr>
        <w:numId w:val="1"/>
      </w:numPr>
      <w:spacing w:before="0" w:line="360" w:lineRule="auto"/>
    </w:pPr>
    <w:rPr>
      <w:sz w:val="28"/>
      <w:szCs w:val="20"/>
    </w:rPr>
  </w:style>
  <w:style w:type="paragraph" w:styleId="ae">
    <w:name w:val="Body Text Indent"/>
    <w:basedOn w:val="a0"/>
    <w:pPr>
      <w:widowControl/>
      <w:spacing w:before="0" w:line="240" w:lineRule="auto"/>
      <w:ind w:left="1134" w:hanging="283"/>
    </w:pPr>
    <w:rPr>
      <w:sz w:val="28"/>
      <w:szCs w:val="20"/>
    </w:rPr>
  </w:style>
  <w:style w:type="paragraph" w:styleId="20">
    <w:name w:val="Body Text Indent 2"/>
    <w:basedOn w:val="a0"/>
    <w:pPr>
      <w:widowControl/>
      <w:spacing w:before="0" w:line="240" w:lineRule="auto"/>
      <w:ind w:left="426" w:firstLine="283"/>
    </w:pPr>
    <w:rPr>
      <w:szCs w:val="20"/>
    </w:rPr>
  </w:style>
  <w:style w:type="paragraph" w:styleId="30">
    <w:name w:val="Body Text Indent 3"/>
    <w:basedOn w:val="a0"/>
    <w:pPr>
      <w:widowControl/>
      <w:spacing w:before="0" w:line="240" w:lineRule="auto"/>
      <w:ind w:firstLine="709"/>
    </w:pPr>
    <w:rPr>
      <w:szCs w:val="20"/>
    </w:rPr>
  </w:style>
  <w:style w:type="paragraph" w:styleId="31">
    <w:name w:val="Body Text 3"/>
    <w:basedOn w:val="a0"/>
    <w:pPr>
      <w:widowControl/>
      <w:spacing w:before="0" w:line="240" w:lineRule="auto"/>
    </w:pPr>
    <w:rPr>
      <w:szCs w:val="20"/>
    </w:rPr>
  </w:style>
  <w:style w:type="paragraph" w:styleId="af">
    <w:name w:val="header"/>
    <w:basedOn w:val="a0"/>
    <w:pPr>
      <w:widowControl/>
      <w:tabs>
        <w:tab w:val="center" w:pos="4677"/>
        <w:tab w:val="right" w:pos="9355"/>
      </w:tabs>
      <w:spacing w:before="0" w:line="240" w:lineRule="auto"/>
      <w:jc w:val="left"/>
    </w:pPr>
  </w:style>
  <w:style w:type="paragraph" w:styleId="21">
    <w:name w:val="Body Text 2"/>
    <w:basedOn w:val="a0"/>
    <w:pPr>
      <w:widowControl/>
      <w:spacing w:before="0" w:line="240" w:lineRule="auto"/>
    </w:pPr>
    <w:rPr>
      <w:sz w:val="22"/>
      <w:szCs w:val="20"/>
    </w:rPr>
  </w:style>
  <w:style w:type="table" w:styleId="af0">
    <w:name w:val="Table Grid"/>
    <w:basedOn w:val="a2"/>
    <w:rsid w:val="00CC56DD"/>
    <w:pPr>
      <w:widowControl w:val="0"/>
      <w:spacing w:before="40"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0"/>
    <w:uiPriority w:val="99"/>
    <w:qFormat/>
    <w:rsid w:val="00501FDA"/>
    <w:pPr>
      <w:widowControl/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f2">
    <w:name w:val="Placeholder Text"/>
    <w:basedOn w:val="a1"/>
    <w:uiPriority w:val="99"/>
    <w:semiHidden/>
    <w:rsid w:val="00DD4136"/>
    <w:rPr>
      <w:color w:val="808080"/>
    </w:rPr>
  </w:style>
  <w:style w:type="paragraph" w:styleId="af3">
    <w:name w:val="Balloon Text"/>
    <w:basedOn w:val="a0"/>
    <w:link w:val="af4"/>
    <w:rsid w:val="00DD413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DD41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spacing w:before="40" w:line="280" w:lineRule="exact"/>
      <w:jc w:val="both"/>
    </w:pPr>
    <w:rPr>
      <w:sz w:val="24"/>
      <w:szCs w:val="24"/>
    </w:rPr>
  </w:style>
  <w:style w:type="paragraph" w:styleId="1">
    <w:name w:val="heading 1"/>
    <w:aliases w:val="Урок"/>
    <w:basedOn w:val="a0"/>
    <w:next w:val="a0"/>
    <w:qFormat/>
    <w:pPr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qFormat/>
    <w:pPr>
      <w:keepNext/>
      <w:outlineLvl w:val="1"/>
    </w:pPr>
    <w:rPr>
      <w:b/>
      <w:bCs/>
      <w:i/>
      <w:iCs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0"/>
    <w:next w:val="a0"/>
    <w:qFormat/>
    <w:pPr>
      <w:keepNext/>
      <w:outlineLvl w:val="3"/>
    </w:pPr>
    <w:rPr>
      <w:i/>
      <w:iCs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Cs/>
      <w:i/>
      <w:iCs/>
      <w:lang w:val="en-US"/>
    </w:rPr>
  </w:style>
  <w:style w:type="paragraph" w:styleId="6">
    <w:name w:val="heading 6"/>
    <w:basedOn w:val="a0"/>
    <w:next w:val="a0"/>
    <w:qFormat/>
    <w:pPr>
      <w:keepNext/>
      <w:widowControl/>
      <w:spacing w:before="0" w:line="240" w:lineRule="auto"/>
      <w:jc w:val="left"/>
      <w:outlineLvl w:val="5"/>
    </w:pPr>
    <w:rPr>
      <w:b/>
      <w:bCs/>
      <w:szCs w:val="20"/>
    </w:rPr>
  </w:style>
  <w:style w:type="paragraph" w:styleId="7">
    <w:name w:val="heading 7"/>
    <w:basedOn w:val="a0"/>
    <w:next w:val="a0"/>
    <w:qFormat/>
    <w:pPr>
      <w:keepNext/>
      <w:widowControl/>
      <w:spacing w:before="0" w:line="240" w:lineRule="auto"/>
      <w:jc w:val="left"/>
      <w:outlineLvl w:val="6"/>
    </w:pPr>
    <w:rPr>
      <w:b/>
      <w:bCs/>
      <w:i/>
      <w:iCs/>
      <w:szCs w:val="20"/>
    </w:rPr>
  </w:style>
  <w:style w:type="paragraph" w:styleId="8">
    <w:name w:val="heading 8"/>
    <w:basedOn w:val="a0"/>
    <w:next w:val="a0"/>
    <w:qFormat/>
    <w:pPr>
      <w:keepNext/>
      <w:widowControl/>
      <w:spacing w:before="0" w:line="240" w:lineRule="auto"/>
      <w:outlineLvl w:val="7"/>
    </w:pPr>
    <w:rPr>
      <w:b/>
      <w:bCs/>
      <w:szCs w:val="20"/>
    </w:rPr>
  </w:style>
  <w:style w:type="paragraph" w:styleId="9">
    <w:name w:val="heading 9"/>
    <w:basedOn w:val="a0"/>
    <w:next w:val="a0"/>
    <w:qFormat/>
    <w:pPr>
      <w:keepNext/>
      <w:widowControl/>
      <w:spacing w:before="0" w:line="240" w:lineRule="auto"/>
      <w:jc w:val="left"/>
      <w:outlineLvl w:val="8"/>
    </w:pPr>
    <w:rPr>
      <w:b/>
      <w:bCs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4">
    <w:name w:val="Синий текст"/>
    <w:basedOn w:val="a0"/>
    <w:pPr>
      <w:spacing w:before="80" w:after="80"/>
    </w:pPr>
  </w:style>
  <w:style w:type="paragraph" w:customStyle="1" w:styleId="a5">
    <w:name w:val="Черный текст"/>
    <w:basedOn w:val="a0"/>
    <w:pPr>
      <w:tabs>
        <w:tab w:val="left" w:pos="360"/>
        <w:tab w:val="left" w:pos="2985"/>
      </w:tabs>
      <w:spacing w:before="120" w:after="120" w:line="235" w:lineRule="auto"/>
    </w:pPr>
    <w:rPr>
      <w:b/>
      <w:bCs/>
      <w:i/>
      <w:iCs/>
    </w:rPr>
  </w:style>
  <w:style w:type="character" w:styleId="a6">
    <w:name w:val="Hyperlink"/>
    <w:rPr>
      <w:color w:val="333399"/>
      <w:u w:val="none"/>
    </w:rPr>
  </w:style>
  <w:style w:type="paragraph" w:styleId="a7">
    <w:name w:val="Title"/>
    <w:basedOn w:val="a0"/>
    <w:qFormat/>
    <w:pPr>
      <w:jc w:val="center"/>
    </w:pPr>
    <w:rPr>
      <w:b/>
      <w:bCs/>
    </w:rPr>
  </w:style>
  <w:style w:type="paragraph" w:styleId="a8">
    <w:name w:val="footer"/>
    <w:basedOn w:val="a0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paragraph" w:customStyle="1" w:styleId="4pt">
    <w:name w:val="4 pt"/>
    <w:basedOn w:val="a0"/>
    <w:pPr>
      <w:spacing w:line="80" w:lineRule="exact"/>
    </w:pPr>
  </w:style>
  <w:style w:type="paragraph" w:customStyle="1" w:styleId="6pt">
    <w:name w:val="6 pt"/>
    <w:basedOn w:val="aa"/>
    <w:pPr>
      <w:spacing w:line="120" w:lineRule="exact"/>
    </w:pPr>
  </w:style>
  <w:style w:type="paragraph" w:styleId="aa">
    <w:name w:val="Body Text"/>
    <w:basedOn w:val="a0"/>
    <w:pPr>
      <w:spacing w:before="0"/>
    </w:pPr>
    <w:rPr>
      <w:szCs w:val="28"/>
    </w:rPr>
  </w:style>
  <w:style w:type="paragraph" w:customStyle="1" w:styleId="ab">
    <w:name w:val="Данные"/>
    <w:basedOn w:val="a0"/>
    <w:rPr>
      <w:bCs/>
      <w:sz w:val="26"/>
    </w:rPr>
  </w:style>
  <w:style w:type="paragraph" w:customStyle="1" w:styleId="ac">
    <w:name w:val="п/ж обычный"/>
    <w:basedOn w:val="a0"/>
    <w:pPr>
      <w:spacing w:before="0"/>
    </w:pPr>
    <w:rPr>
      <w:b/>
      <w:bCs/>
    </w:rPr>
  </w:style>
  <w:style w:type="paragraph" w:customStyle="1" w:styleId="ad">
    <w:name w:val="п/ж"/>
    <w:aliases w:val="курсив обычный"/>
    <w:basedOn w:val="a0"/>
    <w:pPr>
      <w:spacing w:before="80" w:after="40"/>
    </w:pPr>
    <w:rPr>
      <w:b/>
      <w:bCs/>
      <w:i/>
      <w:iCs/>
    </w:rPr>
  </w:style>
  <w:style w:type="paragraph" w:customStyle="1" w:styleId="a">
    <w:name w:val="нумерация"/>
    <w:basedOn w:val="a0"/>
    <w:pPr>
      <w:widowControl/>
      <w:numPr>
        <w:numId w:val="1"/>
      </w:numPr>
      <w:spacing w:before="0" w:line="360" w:lineRule="auto"/>
    </w:pPr>
    <w:rPr>
      <w:sz w:val="28"/>
      <w:szCs w:val="20"/>
    </w:rPr>
  </w:style>
  <w:style w:type="paragraph" w:styleId="ae">
    <w:name w:val="Body Text Indent"/>
    <w:basedOn w:val="a0"/>
    <w:pPr>
      <w:widowControl/>
      <w:spacing w:before="0" w:line="240" w:lineRule="auto"/>
      <w:ind w:left="1134" w:hanging="283"/>
    </w:pPr>
    <w:rPr>
      <w:sz w:val="28"/>
      <w:szCs w:val="20"/>
    </w:rPr>
  </w:style>
  <w:style w:type="paragraph" w:styleId="20">
    <w:name w:val="Body Text Indent 2"/>
    <w:basedOn w:val="a0"/>
    <w:pPr>
      <w:widowControl/>
      <w:spacing w:before="0" w:line="240" w:lineRule="auto"/>
      <w:ind w:left="426" w:firstLine="283"/>
    </w:pPr>
    <w:rPr>
      <w:szCs w:val="20"/>
    </w:rPr>
  </w:style>
  <w:style w:type="paragraph" w:styleId="30">
    <w:name w:val="Body Text Indent 3"/>
    <w:basedOn w:val="a0"/>
    <w:pPr>
      <w:widowControl/>
      <w:spacing w:before="0" w:line="240" w:lineRule="auto"/>
      <w:ind w:firstLine="709"/>
    </w:pPr>
    <w:rPr>
      <w:szCs w:val="20"/>
    </w:rPr>
  </w:style>
  <w:style w:type="paragraph" w:styleId="31">
    <w:name w:val="Body Text 3"/>
    <w:basedOn w:val="a0"/>
    <w:pPr>
      <w:widowControl/>
      <w:spacing w:before="0" w:line="240" w:lineRule="auto"/>
    </w:pPr>
    <w:rPr>
      <w:szCs w:val="20"/>
    </w:rPr>
  </w:style>
  <w:style w:type="paragraph" w:styleId="af">
    <w:name w:val="header"/>
    <w:basedOn w:val="a0"/>
    <w:pPr>
      <w:widowControl/>
      <w:tabs>
        <w:tab w:val="center" w:pos="4677"/>
        <w:tab w:val="right" w:pos="9355"/>
      </w:tabs>
      <w:spacing w:before="0" w:line="240" w:lineRule="auto"/>
      <w:jc w:val="left"/>
    </w:pPr>
  </w:style>
  <w:style w:type="paragraph" w:styleId="21">
    <w:name w:val="Body Text 2"/>
    <w:basedOn w:val="a0"/>
    <w:pPr>
      <w:widowControl/>
      <w:spacing w:before="0" w:line="240" w:lineRule="auto"/>
    </w:pPr>
    <w:rPr>
      <w:sz w:val="22"/>
      <w:szCs w:val="20"/>
    </w:rPr>
  </w:style>
  <w:style w:type="table" w:styleId="af0">
    <w:name w:val="Table Grid"/>
    <w:basedOn w:val="a2"/>
    <w:rsid w:val="00CC56DD"/>
    <w:pPr>
      <w:widowControl w:val="0"/>
      <w:spacing w:before="40"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0"/>
    <w:uiPriority w:val="99"/>
    <w:qFormat/>
    <w:rsid w:val="00501FDA"/>
    <w:pPr>
      <w:widowControl/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f2">
    <w:name w:val="Placeholder Text"/>
    <w:basedOn w:val="a1"/>
    <w:uiPriority w:val="99"/>
    <w:semiHidden/>
    <w:rsid w:val="00DD4136"/>
    <w:rPr>
      <w:color w:val="808080"/>
    </w:rPr>
  </w:style>
  <w:style w:type="paragraph" w:styleId="af3">
    <w:name w:val="Balloon Text"/>
    <w:basedOn w:val="a0"/>
    <w:link w:val="af4"/>
    <w:rsid w:val="00DD413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DD41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Rabota\School_2000\6%20klass\Verstka\Metodik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87C35-61DE-42C6-ABC8-1725517D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Metodika.dot</Template>
  <TotalTime>0</TotalTime>
  <Pages>11</Pages>
  <Words>2261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</vt:lpstr>
    </vt:vector>
  </TitlesOfParts>
  <Company>Home</Company>
  <LinksUpToDate>false</LinksUpToDate>
  <CharactersWithSpaces>15122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</dc:title>
  <dc:creator>User</dc:creator>
  <cp:lastModifiedBy>DNSUser</cp:lastModifiedBy>
  <cp:revision>2</cp:revision>
  <cp:lastPrinted>2016-02-19T16:18:00Z</cp:lastPrinted>
  <dcterms:created xsi:type="dcterms:W3CDTF">2026-05-29T14:46:00Z</dcterms:created>
  <dcterms:modified xsi:type="dcterms:W3CDTF">2026-05-29T14:46:00Z</dcterms:modified>
</cp:coreProperties>
</file>